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D8E" w:rsidRPr="002064D2" w:rsidRDefault="00F71D8E" w:rsidP="008A2C4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064D2">
        <w:rPr>
          <w:rFonts w:ascii="Times New Roman" w:hAnsi="Times New Roman" w:cs="Times New Roman"/>
          <w:b/>
          <w:bCs/>
          <w:sz w:val="28"/>
          <w:szCs w:val="28"/>
        </w:rPr>
        <w:t>Планы практических (семинарских) занятий</w:t>
      </w:r>
    </w:p>
    <w:p w:rsidR="00F71D8E" w:rsidRPr="002064D2" w:rsidRDefault="00F71D8E" w:rsidP="008A2C4E">
      <w:pPr>
        <w:pStyle w:val="Heading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F71D8E" w:rsidRPr="002064D2" w:rsidRDefault="00F71D8E" w:rsidP="008A2C4E">
      <w:pPr>
        <w:pStyle w:val="Heading2"/>
        <w:spacing w:before="0" w:after="0"/>
        <w:jc w:val="both"/>
        <w:rPr>
          <w:rFonts w:ascii="Times New Roman" w:hAnsi="Times New Roman" w:cs="Times New Roman"/>
          <w:i w:val="0"/>
          <w:iCs w:val="0"/>
        </w:rPr>
      </w:pPr>
      <w:r w:rsidRPr="002064D2">
        <w:rPr>
          <w:rFonts w:ascii="Times New Roman" w:hAnsi="Times New Roman" w:cs="Times New Roman"/>
          <w:i w:val="0"/>
          <w:iCs w:val="0"/>
        </w:rPr>
        <w:t>Тема 1 Актуальные проблемы  истории Казахстана новейшего времени.</w:t>
      </w:r>
    </w:p>
    <w:p w:rsidR="00F71D8E" w:rsidRPr="002064D2" w:rsidRDefault="00F71D8E" w:rsidP="008A2C4E">
      <w:pPr>
        <w:pStyle w:val="Heading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2064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Цель: охарактеризовать основные проблемы изучения новейшей истории Казахстана, дать оценку вкладу отечественных ученых в изучение отечественной истории.</w:t>
      </w:r>
    </w:p>
    <w:p w:rsidR="00F71D8E" w:rsidRPr="002064D2" w:rsidRDefault="00F71D8E" w:rsidP="008A2C4E">
      <w:pPr>
        <w:pStyle w:val="Heading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2064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План:</w:t>
      </w:r>
    </w:p>
    <w:p w:rsidR="00F71D8E" w:rsidRPr="002064D2" w:rsidRDefault="00F71D8E" w:rsidP="008A2C4E">
      <w:pPr>
        <w:pStyle w:val="Heading2"/>
        <w:numPr>
          <w:ilvl w:val="0"/>
          <w:numId w:val="1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2064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Проблемы источниковедения, историографии новейшего времени.</w:t>
      </w:r>
    </w:p>
    <w:p w:rsidR="00F71D8E" w:rsidRPr="002064D2" w:rsidRDefault="00F71D8E" w:rsidP="008A2C4E">
      <w:pPr>
        <w:pStyle w:val="Heading2"/>
        <w:numPr>
          <w:ilvl w:val="0"/>
          <w:numId w:val="1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2064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Проблемы периодизации  новейшей истории Казахстана.</w:t>
      </w:r>
    </w:p>
    <w:p w:rsidR="00F71D8E" w:rsidRPr="002064D2" w:rsidRDefault="00F71D8E" w:rsidP="008A2C4E">
      <w:pPr>
        <w:pStyle w:val="Heading2"/>
        <w:numPr>
          <w:ilvl w:val="0"/>
          <w:numId w:val="1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2064D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Вклад отечественных ученых в изучение новейшей истории Казахстана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>Литература:</w:t>
      </w:r>
    </w:p>
    <w:p w:rsidR="00F71D8E" w:rsidRPr="002064D2" w:rsidRDefault="00F71D8E" w:rsidP="008A2C4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Козыбаев М.К. Избранные труды. Алматы 200</w:t>
      </w:r>
      <w:r w:rsidRPr="002064D2">
        <w:rPr>
          <w:rFonts w:ascii="Times New Roman" w:hAnsi="Times New Roman" w:cs="Times New Roman"/>
          <w:lang w:val="en-US"/>
        </w:rPr>
        <w:t>5</w:t>
      </w:r>
      <w:r w:rsidRPr="002064D2">
        <w:rPr>
          <w:rFonts w:ascii="Times New Roman" w:hAnsi="Times New Roman" w:cs="Times New Roman"/>
        </w:rPr>
        <w:t>.</w:t>
      </w:r>
    </w:p>
    <w:p w:rsidR="00F71D8E" w:rsidRPr="002064D2" w:rsidRDefault="00F71D8E" w:rsidP="008A2C4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 xml:space="preserve">Абылхожин Ж. Очерки социально-экономической истории Казахстана </w:t>
      </w:r>
      <w:r w:rsidRPr="002064D2">
        <w:rPr>
          <w:rFonts w:ascii="Times New Roman" w:hAnsi="Times New Roman" w:cs="Times New Roman"/>
          <w:lang w:val="en-US"/>
        </w:rPr>
        <w:t>XX</w:t>
      </w:r>
      <w:r w:rsidRPr="002064D2">
        <w:rPr>
          <w:rFonts w:ascii="Times New Roman" w:hAnsi="Times New Roman" w:cs="Times New Roman"/>
        </w:rPr>
        <w:t xml:space="preserve"> век. Алматы 1997.</w:t>
      </w:r>
    </w:p>
    <w:p w:rsidR="00F71D8E" w:rsidRPr="002064D2" w:rsidRDefault="00F71D8E" w:rsidP="008A2C4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Козыбаев И.М. История и современность. Алматы 1991.</w:t>
      </w:r>
    </w:p>
    <w:p w:rsidR="00F71D8E" w:rsidRPr="002064D2" w:rsidRDefault="00F71D8E" w:rsidP="008A2C4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История Казахстана. Белые пятна. Сборник статей. Алматы 1993.</w:t>
      </w:r>
    </w:p>
    <w:p w:rsidR="00F71D8E" w:rsidRPr="002064D2" w:rsidRDefault="00F71D8E" w:rsidP="008A2C4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 xml:space="preserve">Казахстан в начале </w:t>
      </w:r>
      <w:r w:rsidRPr="002064D2">
        <w:rPr>
          <w:rFonts w:ascii="Times New Roman" w:hAnsi="Times New Roman" w:cs="Times New Roman"/>
          <w:lang w:val="en-US"/>
        </w:rPr>
        <w:t>XX</w:t>
      </w:r>
      <w:r w:rsidRPr="002064D2">
        <w:rPr>
          <w:rFonts w:ascii="Times New Roman" w:hAnsi="Times New Roman" w:cs="Times New Roman"/>
        </w:rPr>
        <w:t xml:space="preserve"> века: методология, историография, источниковедение. Сборник статей, тт.1,2. Алматы 1993-1994.</w:t>
      </w:r>
    </w:p>
    <w:p w:rsidR="00F71D8E" w:rsidRPr="002064D2" w:rsidRDefault="00F71D8E" w:rsidP="008A2C4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Хрестоматия по новейшей истории Казахстана (1917-1939 гг.) т.1 под ред. К.С.Каражанова. Алматы 2002.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>Контрольные вопросы:</w:t>
      </w:r>
    </w:p>
    <w:p w:rsidR="00F71D8E" w:rsidRPr="002064D2" w:rsidRDefault="00F71D8E" w:rsidP="008A2C4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Что изучает источниковедение?</w:t>
      </w:r>
    </w:p>
    <w:p w:rsidR="00F71D8E" w:rsidRPr="002064D2" w:rsidRDefault="00F71D8E" w:rsidP="008A2C4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Что является предметом историографии?</w:t>
      </w:r>
    </w:p>
    <w:p w:rsidR="00F71D8E" w:rsidRPr="002064D2" w:rsidRDefault="00F71D8E" w:rsidP="008A2C4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Охарактеризуйте актуальные проблемы  новейшей истории Казахстана?</w:t>
      </w:r>
    </w:p>
    <w:p w:rsidR="00F71D8E" w:rsidRPr="002064D2" w:rsidRDefault="00F71D8E" w:rsidP="008A2C4E">
      <w:pPr>
        <w:rPr>
          <w:rFonts w:ascii="Times New Roman" w:hAnsi="Times New Roman" w:cs="Times New Roman"/>
        </w:rPr>
      </w:pPr>
    </w:p>
    <w:p w:rsidR="00F71D8E" w:rsidRPr="002064D2" w:rsidRDefault="00F71D8E" w:rsidP="008A2C4E">
      <w:pPr>
        <w:pStyle w:val="Heading2"/>
        <w:spacing w:before="0" w:after="0"/>
        <w:rPr>
          <w:rFonts w:ascii="Times New Roman" w:hAnsi="Times New Roman" w:cs="Times New Roman"/>
          <w:i w:val="0"/>
          <w:iCs w:val="0"/>
        </w:rPr>
      </w:pPr>
      <w:r w:rsidRPr="002064D2">
        <w:rPr>
          <w:rFonts w:ascii="Times New Roman" w:hAnsi="Times New Roman" w:cs="Times New Roman"/>
          <w:i w:val="0"/>
          <w:iCs w:val="0"/>
        </w:rPr>
        <w:t>Тема 2 Проблемы национально-государственного строительства в Казахстане (декабрь 1917 – октябрь 1920гг)</w:t>
      </w:r>
    </w:p>
    <w:p w:rsidR="00F71D8E" w:rsidRPr="002064D2" w:rsidRDefault="00F71D8E" w:rsidP="008A2C4E">
      <w:pPr>
        <w:jc w:val="both"/>
        <w:rPr>
          <w:rFonts w:ascii="Times New Roman" w:hAnsi="Times New Roman" w:cs="Times New Roman"/>
          <w:b/>
          <w:bCs/>
        </w:rPr>
      </w:pPr>
    </w:p>
    <w:p w:rsidR="00F71D8E" w:rsidRPr="002064D2" w:rsidRDefault="00F71D8E" w:rsidP="008A2C4E">
      <w:pPr>
        <w:jc w:val="both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  <w:b/>
          <w:bCs/>
        </w:rPr>
        <w:t xml:space="preserve">Цель: </w:t>
      </w:r>
      <w:r w:rsidRPr="002064D2">
        <w:rPr>
          <w:rFonts w:ascii="Times New Roman" w:hAnsi="Times New Roman" w:cs="Times New Roman"/>
        </w:rPr>
        <w:t>на основе систематизации и анализа  источников и литературы по теме выявить  и охарактеризовать основные проблемы национально-государственного строительства в Казахстане.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>План:</w:t>
      </w:r>
    </w:p>
    <w:p w:rsidR="00F71D8E" w:rsidRPr="002064D2" w:rsidRDefault="00F71D8E" w:rsidP="008A2C4E">
      <w:pPr>
        <w:numPr>
          <w:ilvl w:val="0"/>
          <w:numId w:val="43"/>
        </w:numPr>
        <w:tabs>
          <w:tab w:val="clear" w:pos="1440"/>
          <w:tab w:val="left" w:pos="360"/>
          <w:tab w:val="num" w:pos="54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Формирование Туркестанской (Кокандской) автономии.</w:t>
      </w:r>
    </w:p>
    <w:p w:rsidR="00F71D8E" w:rsidRPr="002064D2" w:rsidRDefault="00F71D8E" w:rsidP="008A2C4E">
      <w:pPr>
        <w:pStyle w:val="BodyText2"/>
        <w:numPr>
          <w:ilvl w:val="0"/>
          <w:numId w:val="43"/>
        </w:numPr>
        <w:tabs>
          <w:tab w:val="clear" w:pos="1440"/>
          <w:tab w:val="num" w:pos="540"/>
        </w:tabs>
        <w:spacing w:after="0" w:line="240" w:lineRule="auto"/>
        <w:ind w:left="900" w:hanging="540"/>
      </w:pPr>
      <w:r w:rsidRPr="002064D2">
        <w:t>Второй Всеказахский съезд и его решения об автономии.</w:t>
      </w:r>
    </w:p>
    <w:p w:rsidR="00F71D8E" w:rsidRPr="002064D2" w:rsidRDefault="00F71D8E" w:rsidP="008A2C4E">
      <w:pPr>
        <w:numPr>
          <w:ilvl w:val="0"/>
          <w:numId w:val="43"/>
        </w:numPr>
        <w:tabs>
          <w:tab w:val="clear" w:pos="1440"/>
          <w:tab w:val="num" w:pos="54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Создание Туркестанской Советской автономии.</w:t>
      </w:r>
    </w:p>
    <w:p w:rsidR="00F71D8E" w:rsidRPr="002064D2" w:rsidRDefault="00F71D8E" w:rsidP="008A2C4E">
      <w:pPr>
        <w:numPr>
          <w:ilvl w:val="0"/>
          <w:numId w:val="43"/>
        </w:numPr>
        <w:tabs>
          <w:tab w:val="clear" w:pos="1440"/>
          <w:tab w:val="num" w:pos="54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Взаимоотношения Советской власти и Алаш-Орды.</w:t>
      </w:r>
    </w:p>
    <w:p w:rsidR="00F71D8E" w:rsidRPr="002064D2" w:rsidRDefault="00F71D8E" w:rsidP="008A2C4E">
      <w:pPr>
        <w:pStyle w:val="BodyTextIndent"/>
        <w:numPr>
          <w:ilvl w:val="0"/>
          <w:numId w:val="43"/>
        </w:numPr>
        <w:tabs>
          <w:tab w:val="clear" w:pos="1440"/>
          <w:tab w:val="num" w:pos="540"/>
        </w:tabs>
        <w:spacing w:after="0"/>
        <w:ind w:left="900" w:hanging="540"/>
      </w:pPr>
      <w:r w:rsidRPr="002064D2">
        <w:t>Образование Казахской АССР.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>Литература:</w:t>
      </w:r>
    </w:p>
    <w:p w:rsidR="00F71D8E" w:rsidRPr="002064D2" w:rsidRDefault="00F71D8E" w:rsidP="008A2C4E">
      <w:pPr>
        <w:pStyle w:val="BodyTextIndent"/>
        <w:numPr>
          <w:ilvl w:val="0"/>
          <w:numId w:val="16"/>
        </w:numPr>
        <w:spacing w:after="0"/>
      </w:pPr>
      <w:r w:rsidRPr="002064D2">
        <w:t>Нурпеисов К.Н. Становление Советов в Казахстане (март 1917 – июнь 1918гг) А.-1987</w:t>
      </w:r>
    </w:p>
    <w:p w:rsidR="00F71D8E" w:rsidRPr="002064D2" w:rsidRDefault="00F71D8E" w:rsidP="008A2C4E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Зиманов С.З., Даулетова С., Исмагулов М. Казахский революционный комитет. А.-1981</w:t>
      </w:r>
    </w:p>
    <w:p w:rsidR="00F71D8E" w:rsidRPr="002064D2" w:rsidRDefault="00F71D8E" w:rsidP="008A2C4E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Аманжолова Д.А. Казахский автономизм и Россия: история движения «Алаш». – М.-1994</w:t>
      </w:r>
    </w:p>
    <w:p w:rsidR="00F71D8E" w:rsidRPr="002064D2" w:rsidRDefault="00F71D8E" w:rsidP="008A2C4E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Протоколы революционного комитета по управлению Казахским краем (1919-1920гг) Сб. док. А.-1993</w:t>
      </w:r>
    </w:p>
    <w:p w:rsidR="00F71D8E" w:rsidRPr="002064D2" w:rsidRDefault="00F71D8E" w:rsidP="008A2C4E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Хрестоматия по новейшей истории Казахстана (1917-1939гг) Т.1 (под редакцией К.С. Каражанова) А.-2002</w:t>
      </w:r>
    </w:p>
    <w:p w:rsidR="00F71D8E" w:rsidRPr="002064D2" w:rsidRDefault="00F71D8E" w:rsidP="008A2C4E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Сафаров Г., Богачов А. Колониальная революция: опыт Туркестана. А.-1996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 xml:space="preserve"> Контрольные вопросы:</w:t>
      </w:r>
    </w:p>
    <w:p w:rsidR="00F71D8E" w:rsidRPr="002064D2" w:rsidRDefault="00F71D8E" w:rsidP="008A2C4E">
      <w:pPr>
        <w:pStyle w:val="BodyTextIndent"/>
        <w:numPr>
          <w:ilvl w:val="0"/>
          <w:numId w:val="17"/>
        </w:numPr>
        <w:spacing w:after="0"/>
      </w:pPr>
      <w:r w:rsidRPr="002064D2">
        <w:t>Назовите основные очаги сопротивления Советской власти в Казахстане?</w:t>
      </w:r>
    </w:p>
    <w:p w:rsidR="00F71D8E" w:rsidRPr="002064D2" w:rsidRDefault="00F71D8E" w:rsidP="008A2C4E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Почему антиколчаковское движение в Казахстане приобрело массовый характер?</w:t>
      </w:r>
    </w:p>
    <w:p w:rsidR="00F71D8E" w:rsidRPr="002064D2" w:rsidRDefault="00F71D8E" w:rsidP="008A2C4E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Назовите имена героев Гражданской войны?</w:t>
      </w:r>
    </w:p>
    <w:p w:rsidR="00F71D8E" w:rsidRPr="002064D2" w:rsidRDefault="00F71D8E" w:rsidP="008A2C4E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Перечислите основные события Гражданской войны?</w:t>
      </w:r>
    </w:p>
    <w:p w:rsidR="00F71D8E" w:rsidRPr="002064D2" w:rsidRDefault="00F71D8E" w:rsidP="008A2C4E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Каковы были взаимоотношения Алаш-Орды с Временным Сибирским правительством Колчака?</w:t>
      </w:r>
    </w:p>
    <w:p w:rsidR="00F71D8E" w:rsidRPr="002064D2" w:rsidRDefault="00F71D8E" w:rsidP="008A2C4E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Как крестьянство относилось к действиям продотрядов?</w:t>
      </w:r>
    </w:p>
    <w:p w:rsidR="00F71D8E" w:rsidRPr="002064D2" w:rsidRDefault="00F71D8E" w:rsidP="008A2C4E">
      <w:pPr>
        <w:ind w:left="360"/>
        <w:rPr>
          <w:rFonts w:ascii="Times New Roman" w:hAnsi="Times New Roman" w:cs="Times New Roman"/>
        </w:rPr>
      </w:pPr>
    </w:p>
    <w:p w:rsidR="00F71D8E" w:rsidRPr="002064D2" w:rsidRDefault="00F71D8E" w:rsidP="008A2C4E">
      <w:pPr>
        <w:ind w:left="360"/>
        <w:rPr>
          <w:rFonts w:ascii="Times New Roman" w:hAnsi="Times New Roman" w:cs="Times New Roman"/>
        </w:rPr>
      </w:pPr>
    </w:p>
    <w:p w:rsidR="00F71D8E" w:rsidRPr="002064D2" w:rsidRDefault="00F71D8E" w:rsidP="008A2C4E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2064D2">
        <w:rPr>
          <w:rFonts w:ascii="Times New Roman" w:hAnsi="Times New Roman" w:cs="Times New Roman"/>
          <w:b/>
          <w:bCs/>
          <w:sz w:val="28"/>
          <w:szCs w:val="28"/>
        </w:rPr>
        <w:t>Тема 3 Казахстан в годы Гражданской войны (1918-1920гг)</w:t>
      </w:r>
    </w:p>
    <w:p w:rsidR="00F71D8E" w:rsidRPr="002064D2" w:rsidRDefault="00F71D8E" w:rsidP="008A2C4E">
      <w:pPr>
        <w:ind w:left="360"/>
        <w:jc w:val="both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  <w:b/>
          <w:bCs/>
        </w:rPr>
        <w:t xml:space="preserve">Цель: </w:t>
      </w:r>
      <w:r w:rsidRPr="002064D2">
        <w:rPr>
          <w:rFonts w:ascii="Times New Roman" w:hAnsi="Times New Roman" w:cs="Times New Roman"/>
        </w:rPr>
        <w:t>показать особенности гражданской войны в Казахстане, охарактеризовать  деятельность Казревкома и дать оценку политике «военного коммунизма».</w:t>
      </w:r>
    </w:p>
    <w:p w:rsidR="00F71D8E" w:rsidRPr="002064D2" w:rsidRDefault="00F71D8E" w:rsidP="008A2C4E">
      <w:pPr>
        <w:ind w:left="36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  <w:b/>
          <w:bCs/>
        </w:rPr>
        <w:t>План:</w:t>
      </w:r>
    </w:p>
    <w:p w:rsidR="00F71D8E" w:rsidRPr="002064D2" w:rsidRDefault="00F71D8E" w:rsidP="008A2C4E">
      <w:pPr>
        <w:pStyle w:val="BodyTextIndent"/>
        <w:numPr>
          <w:ilvl w:val="0"/>
          <w:numId w:val="18"/>
        </w:numPr>
        <w:spacing w:after="0"/>
        <w:jc w:val="both"/>
      </w:pPr>
      <w:r w:rsidRPr="002064D2">
        <w:t>Гражданская война в Казахстане. Партизанское движение.</w:t>
      </w:r>
    </w:p>
    <w:p w:rsidR="00F71D8E" w:rsidRPr="002064D2" w:rsidRDefault="00F71D8E" w:rsidP="008A2C4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Ликвидация Алаш-Орды. Деятельность  Казревкома (Кирревкома).</w:t>
      </w:r>
    </w:p>
    <w:p w:rsidR="00F71D8E" w:rsidRPr="002064D2" w:rsidRDefault="00F71D8E" w:rsidP="008A2C4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Политика «военного коммунизма» в Казахстане: причины, характер и последствия.</w:t>
      </w:r>
    </w:p>
    <w:p w:rsidR="00F71D8E" w:rsidRPr="002064D2" w:rsidRDefault="00F71D8E" w:rsidP="008A2C4E">
      <w:pPr>
        <w:ind w:left="360"/>
        <w:jc w:val="both"/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>Литература:</w:t>
      </w:r>
    </w:p>
    <w:p w:rsidR="00F71D8E" w:rsidRPr="002064D2" w:rsidRDefault="00F71D8E" w:rsidP="008A2C4E">
      <w:pPr>
        <w:pStyle w:val="BodyTextIndent"/>
        <w:numPr>
          <w:ilvl w:val="0"/>
          <w:numId w:val="19"/>
        </w:numPr>
        <w:spacing w:after="0"/>
      </w:pPr>
      <w:r w:rsidRPr="002064D2">
        <w:t>Иностранная военная интервенция и гражданская война в Средней Азии и Казахстане. Сб. док., Т.1 – А.-1963; Т.2-М.-1964</w:t>
      </w:r>
    </w:p>
    <w:p w:rsidR="00F71D8E" w:rsidRPr="002064D2" w:rsidRDefault="00F71D8E" w:rsidP="008A2C4E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Елагин А.С. Красные орлы Тарбагатая. – А.-1961</w:t>
      </w:r>
    </w:p>
    <w:p w:rsidR="00F71D8E" w:rsidRPr="002064D2" w:rsidRDefault="00F71D8E" w:rsidP="008A2C4E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Исмагамбетов Т.Т. Политическая ориентация казахской интеллигенции в годы гражданской войны // Саясат, 1997, №9</w:t>
      </w:r>
    </w:p>
    <w:p w:rsidR="00F71D8E" w:rsidRPr="002064D2" w:rsidRDefault="00F71D8E" w:rsidP="008A2C4E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Гражданская война в Казахстане. Сб. док. – А.-1974</w:t>
      </w:r>
    </w:p>
    <w:p w:rsidR="00F71D8E" w:rsidRPr="002064D2" w:rsidRDefault="00F71D8E" w:rsidP="008A2C4E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Покровский С.Н Разгром интервентов и внутренней контрреволюции в в Казахстане (1919-1920гг) – А.-1967</w:t>
      </w:r>
    </w:p>
    <w:p w:rsidR="00F71D8E" w:rsidRPr="002064D2" w:rsidRDefault="00F71D8E" w:rsidP="008A2C4E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Протоколы Революционного комитета по управлению Казахским краем (1919-1920гг)- А.-1991</w:t>
      </w:r>
    </w:p>
    <w:p w:rsidR="00F71D8E" w:rsidRPr="002064D2" w:rsidRDefault="00F71D8E" w:rsidP="008A2C4E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Зиманов С.З., Даулетова С., Исмагулов М. Казахский революционный комитет. А.-1981</w:t>
      </w:r>
    </w:p>
    <w:p w:rsidR="00F71D8E" w:rsidRPr="002064D2" w:rsidRDefault="00F71D8E" w:rsidP="008A2C4E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Аманжолова Д.А. Казахский автономизм и Россия: история движения «Алаш». – М.-1994</w:t>
      </w:r>
    </w:p>
    <w:p w:rsidR="00F71D8E" w:rsidRPr="002064D2" w:rsidRDefault="00F71D8E" w:rsidP="008A2C4E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История Казахстана: белые пятна. – А.-1991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 xml:space="preserve">    Контрольные вопросы:</w:t>
      </w:r>
    </w:p>
    <w:p w:rsidR="00F71D8E" w:rsidRPr="002064D2" w:rsidRDefault="00F71D8E" w:rsidP="008A2C4E">
      <w:pPr>
        <w:numPr>
          <w:ilvl w:val="0"/>
          <w:numId w:val="4"/>
        </w:numPr>
        <w:tabs>
          <w:tab w:val="left" w:pos="900"/>
          <w:tab w:val="left" w:pos="1080"/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Назовите причины гражданской войны?</w:t>
      </w:r>
    </w:p>
    <w:p w:rsidR="00F71D8E" w:rsidRPr="002064D2" w:rsidRDefault="00F71D8E" w:rsidP="008A2C4E">
      <w:pPr>
        <w:numPr>
          <w:ilvl w:val="0"/>
          <w:numId w:val="4"/>
        </w:numPr>
        <w:tabs>
          <w:tab w:val="left" w:pos="900"/>
          <w:tab w:val="left" w:pos="1080"/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Назовите героев гражданской войны?</w:t>
      </w:r>
    </w:p>
    <w:p w:rsidR="00F71D8E" w:rsidRPr="002064D2" w:rsidRDefault="00F71D8E" w:rsidP="008A2C4E">
      <w:pPr>
        <w:numPr>
          <w:ilvl w:val="0"/>
          <w:numId w:val="4"/>
        </w:numPr>
        <w:tabs>
          <w:tab w:val="left" w:pos="900"/>
          <w:tab w:val="left" w:pos="1080"/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Кто является первым председателем Казревкома?</w:t>
      </w:r>
    </w:p>
    <w:p w:rsidR="00F71D8E" w:rsidRPr="002064D2" w:rsidRDefault="00F71D8E" w:rsidP="008A2C4E">
      <w:pPr>
        <w:numPr>
          <w:ilvl w:val="0"/>
          <w:numId w:val="4"/>
        </w:numPr>
        <w:tabs>
          <w:tab w:val="left" w:pos="900"/>
          <w:tab w:val="left" w:pos="1080"/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Какие функции выполнял Казревком?</w:t>
      </w:r>
    </w:p>
    <w:p w:rsidR="00F71D8E" w:rsidRPr="002064D2" w:rsidRDefault="00F71D8E" w:rsidP="008A2C4E">
      <w:pPr>
        <w:numPr>
          <w:ilvl w:val="0"/>
          <w:numId w:val="4"/>
        </w:numPr>
        <w:tabs>
          <w:tab w:val="left" w:pos="900"/>
          <w:tab w:val="left" w:pos="1080"/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Что такое продразверстка?</w:t>
      </w:r>
    </w:p>
    <w:p w:rsidR="00F71D8E" w:rsidRPr="002064D2" w:rsidRDefault="00F71D8E" w:rsidP="008A2C4E">
      <w:pPr>
        <w:rPr>
          <w:rFonts w:ascii="Times New Roman" w:hAnsi="Times New Roman" w:cs="Times New Roman"/>
        </w:rPr>
      </w:pPr>
    </w:p>
    <w:p w:rsidR="00F71D8E" w:rsidRPr="002064D2" w:rsidRDefault="00F71D8E" w:rsidP="008A2C4E">
      <w:pPr>
        <w:rPr>
          <w:rFonts w:ascii="Times New Roman" w:hAnsi="Times New Roman" w:cs="Times New Roman"/>
        </w:rPr>
      </w:pPr>
    </w:p>
    <w:p w:rsidR="00F71D8E" w:rsidRPr="002064D2" w:rsidRDefault="00F71D8E" w:rsidP="008A2C4E">
      <w:pPr>
        <w:pStyle w:val="Heading8"/>
        <w:spacing w:before="0" w:after="0"/>
        <w:rPr>
          <w:b/>
          <w:bCs/>
          <w:i w:val="0"/>
          <w:iCs w:val="0"/>
          <w:sz w:val="28"/>
          <w:szCs w:val="28"/>
        </w:rPr>
      </w:pPr>
      <w:r w:rsidRPr="002064D2">
        <w:rPr>
          <w:b/>
          <w:bCs/>
          <w:i w:val="0"/>
          <w:iCs w:val="0"/>
          <w:sz w:val="28"/>
          <w:szCs w:val="28"/>
        </w:rPr>
        <w:t>Тема 4 Казахстан в годы НЭПа</w:t>
      </w:r>
    </w:p>
    <w:p w:rsidR="00F71D8E" w:rsidRPr="002064D2" w:rsidRDefault="00F71D8E" w:rsidP="008A2C4E">
      <w:pPr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  <w:b/>
          <w:bCs/>
        </w:rPr>
        <w:t xml:space="preserve">     Цель:</w:t>
      </w:r>
      <w:r w:rsidRPr="002064D2">
        <w:rPr>
          <w:rFonts w:ascii="Times New Roman" w:hAnsi="Times New Roman" w:cs="Times New Roman"/>
        </w:rPr>
        <w:t xml:space="preserve"> определить сущность и особенности осуществления НЭПа в Казахстане.</w:t>
      </w:r>
    </w:p>
    <w:p w:rsidR="00F71D8E" w:rsidRPr="002064D2" w:rsidRDefault="00F71D8E" w:rsidP="008A2C4E">
      <w:pPr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  <w:b/>
          <w:bCs/>
        </w:rPr>
        <w:t xml:space="preserve">     План:</w:t>
      </w:r>
    </w:p>
    <w:p w:rsidR="00F71D8E" w:rsidRPr="002064D2" w:rsidRDefault="00F71D8E" w:rsidP="008A2C4E">
      <w:pPr>
        <w:pStyle w:val="BodyTextIndent"/>
        <w:numPr>
          <w:ilvl w:val="0"/>
          <w:numId w:val="20"/>
        </w:numPr>
        <w:spacing w:after="0"/>
      </w:pPr>
      <w:r w:rsidRPr="002064D2">
        <w:t>Социально-экономическая ситуация в Казахстане. Антисоветские выступления. Голод 1921 в Казахстане.</w:t>
      </w:r>
    </w:p>
    <w:p w:rsidR="00F71D8E" w:rsidRPr="002064D2" w:rsidRDefault="00F71D8E" w:rsidP="008A2C4E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Политика НЭПа в Казахстане: особенности и итоги.</w:t>
      </w:r>
    </w:p>
    <w:p w:rsidR="00F71D8E" w:rsidRPr="002064D2" w:rsidRDefault="00F71D8E" w:rsidP="008A2C4E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Земельно-водная реформа в Казахстане.</w:t>
      </w:r>
    </w:p>
    <w:p w:rsidR="00F71D8E" w:rsidRPr="002064D2" w:rsidRDefault="00F71D8E" w:rsidP="008A2C4E">
      <w:pPr>
        <w:pStyle w:val="BodyText"/>
        <w:spacing w:after="0"/>
        <w:rPr>
          <w:b/>
          <w:bCs/>
        </w:rPr>
      </w:pPr>
      <w:r w:rsidRPr="002064D2">
        <w:rPr>
          <w:b/>
          <w:bCs/>
        </w:rPr>
        <w:t xml:space="preserve">  Литература:</w:t>
      </w:r>
    </w:p>
    <w:p w:rsidR="00F71D8E" w:rsidRPr="002064D2" w:rsidRDefault="00F71D8E" w:rsidP="008A2C4E">
      <w:pPr>
        <w:pStyle w:val="BodyText2"/>
        <w:numPr>
          <w:ilvl w:val="0"/>
          <w:numId w:val="21"/>
        </w:numPr>
        <w:tabs>
          <w:tab w:val="clear" w:pos="1080"/>
          <w:tab w:val="num" w:pos="720"/>
        </w:tabs>
        <w:spacing w:after="0" w:line="240" w:lineRule="auto"/>
        <w:ind w:left="720"/>
      </w:pPr>
      <w:r w:rsidRPr="002064D2">
        <w:t>Абылхожин Ж.Б. Очерки социально-экономической истории Казахстана в ХХ веке. – А.-1997</w:t>
      </w:r>
    </w:p>
    <w:p w:rsidR="00F71D8E" w:rsidRPr="002064D2" w:rsidRDefault="00F71D8E" w:rsidP="008A2C4E">
      <w:pPr>
        <w:numPr>
          <w:ilvl w:val="0"/>
          <w:numId w:val="21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Дахшлейгер Г.Ф. Социально-экономические преобразования в ауле и деревне Казахстана (1921-1928гг) – А.-1965</w:t>
      </w:r>
    </w:p>
    <w:p w:rsidR="00F71D8E" w:rsidRPr="002064D2" w:rsidRDefault="00F71D8E" w:rsidP="008A2C4E">
      <w:pPr>
        <w:numPr>
          <w:ilvl w:val="0"/>
          <w:numId w:val="21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Осипов В.П. всматриваясь в 20-30 годы. – А.-1991</w:t>
      </w:r>
    </w:p>
    <w:p w:rsidR="00F71D8E" w:rsidRPr="002064D2" w:rsidRDefault="00F71D8E" w:rsidP="008A2C4E">
      <w:pPr>
        <w:numPr>
          <w:ilvl w:val="0"/>
          <w:numId w:val="21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Козыбаев М.К. История и современность. –А.-1991</w:t>
      </w:r>
    </w:p>
    <w:p w:rsidR="00F71D8E" w:rsidRPr="002064D2" w:rsidRDefault="00F71D8E" w:rsidP="008A2C4E">
      <w:pPr>
        <w:numPr>
          <w:ilvl w:val="0"/>
          <w:numId w:val="21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Дахшлейгер Г.Ф., Нурпеисов К.Н. История крестьянства Советского Казахстана Т.1- А.-1985</w:t>
      </w:r>
    </w:p>
    <w:p w:rsidR="00F71D8E" w:rsidRPr="002064D2" w:rsidRDefault="00F71D8E" w:rsidP="008A2C4E">
      <w:pPr>
        <w:numPr>
          <w:ilvl w:val="0"/>
          <w:numId w:val="21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Каражанов К.С., Такенов А.С. Новейшая история Казахстана. Сб. док. И мат. (1917-1939гг) Т.1- А.-1998</w:t>
      </w:r>
    </w:p>
    <w:p w:rsidR="00F71D8E" w:rsidRPr="002064D2" w:rsidRDefault="00F71D8E" w:rsidP="008A2C4E">
      <w:pPr>
        <w:numPr>
          <w:ilvl w:val="0"/>
          <w:numId w:val="21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Байгилева З. Конфискация имущества баев-полуфеодалов // Мысль, 1998, №6</w:t>
      </w:r>
    </w:p>
    <w:p w:rsidR="00F71D8E" w:rsidRPr="002064D2" w:rsidRDefault="00F71D8E" w:rsidP="008A2C4E">
      <w:pPr>
        <w:numPr>
          <w:ilvl w:val="0"/>
          <w:numId w:val="21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Григорьев В.К. и др. Идейно-политическая работа партийных организаций в Казахстане (1917-1925гг) – А.-1989</w:t>
      </w:r>
    </w:p>
    <w:p w:rsidR="00F71D8E" w:rsidRPr="002064D2" w:rsidRDefault="00F71D8E" w:rsidP="008A2C4E">
      <w:pPr>
        <w:numPr>
          <w:ilvl w:val="0"/>
          <w:numId w:val="21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Бурабаев М.С. Общественная мысль в Казахстане в 1917-1940 гг. – А.-1991</w:t>
      </w:r>
    </w:p>
    <w:p w:rsidR="00F71D8E" w:rsidRPr="002064D2" w:rsidRDefault="00F71D8E" w:rsidP="008A2C4E">
      <w:pPr>
        <w:numPr>
          <w:ilvl w:val="0"/>
          <w:numId w:val="21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Абылхожин Ж.Б., Бурханов К.Н, Кадырбаев А.Ш., Султанов Т.И. Страна в сердце Евразии. – А.-1998</w:t>
      </w:r>
    </w:p>
    <w:p w:rsidR="00F71D8E" w:rsidRPr="002064D2" w:rsidRDefault="00F71D8E" w:rsidP="008A2C4E">
      <w:pPr>
        <w:tabs>
          <w:tab w:val="num" w:pos="720"/>
        </w:tabs>
        <w:ind w:left="720" w:hanging="360"/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 xml:space="preserve">         Контрольные вопросы:</w:t>
      </w:r>
    </w:p>
    <w:p w:rsidR="00F71D8E" w:rsidRPr="002064D2" w:rsidRDefault="00F71D8E" w:rsidP="008A2C4E">
      <w:pPr>
        <w:numPr>
          <w:ilvl w:val="0"/>
          <w:numId w:val="5"/>
        </w:numPr>
        <w:tabs>
          <w:tab w:val="left" w:pos="900"/>
          <w:tab w:val="left" w:pos="1080"/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Причины принятия НЭП?</w:t>
      </w:r>
    </w:p>
    <w:p w:rsidR="00F71D8E" w:rsidRPr="002064D2" w:rsidRDefault="00F71D8E" w:rsidP="008A2C4E">
      <w:pPr>
        <w:numPr>
          <w:ilvl w:val="0"/>
          <w:numId w:val="5"/>
        </w:numPr>
        <w:tabs>
          <w:tab w:val="left" w:pos="900"/>
          <w:tab w:val="left" w:pos="1080"/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Когда была принята НЭП?</w:t>
      </w:r>
    </w:p>
    <w:p w:rsidR="00F71D8E" w:rsidRPr="002064D2" w:rsidRDefault="00F71D8E" w:rsidP="008A2C4E">
      <w:pPr>
        <w:numPr>
          <w:ilvl w:val="0"/>
          <w:numId w:val="5"/>
        </w:numPr>
        <w:tabs>
          <w:tab w:val="left" w:pos="900"/>
          <w:tab w:val="left" w:pos="1080"/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Что означает продналог?</w:t>
      </w:r>
    </w:p>
    <w:p w:rsidR="00F71D8E" w:rsidRPr="002064D2" w:rsidRDefault="00F71D8E" w:rsidP="008A2C4E">
      <w:pPr>
        <w:numPr>
          <w:ilvl w:val="0"/>
          <w:numId w:val="5"/>
        </w:numPr>
        <w:tabs>
          <w:tab w:val="left" w:pos="900"/>
          <w:tab w:val="left" w:pos="1080"/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Каковы итоги НЭП?</w:t>
      </w:r>
    </w:p>
    <w:p w:rsidR="00F71D8E" w:rsidRPr="002064D2" w:rsidRDefault="00F71D8E" w:rsidP="008A2C4E">
      <w:pPr>
        <w:ind w:left="360"/>
        <w:rPr>
          <w:rFonts w:ascii="Times New Roman" w:hAnsi="Times New Roman" w:cs="Times New Roman"/>
        </w:rPr>
      </w:pPr>
    </w:p>
    <w:p w:rsidR="00F71D8E" w:rsidRPr="002064D2" w:rsidRDefault="00F71D8E" w:rsidP="008A2C4E">
      <w:pPr>
        <w:pStyle w:val="Heading3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71D8E" w:rsidRPr="002064D2" w:rsidRDefault="00F71D8E" w:rsidP="008A2C4E">
      <w:pPr>
        <w:pStyle w:val="Heading3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2064D2">
        <w:rPr>
          <w:rFonts w:ascii="Times New Roman" w:hAnsi="Times New Roman" w:cs="Times New Roman"/>
          <w:sz w:val="28"/>
          <w:szCs w:val="28"/>
        </w:rPr>
        <w:t>Тема 5 Силовая модернизация в промышленности Казахстана (20-40 гг. ХХ в.)</w:t>
      </w:r>
    </w:p>
    <w:p w:rsidR="00F71D8E" w:rsidRPr="002064D2" w:rsidRDefault="00F71D8E" w:rsidP="008A2C4E">
      <w:pPr>
        <w:jc w:val="both"/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 xml:space="preserve">    </w:t>
      </w:r>
    </w:p>
    <w:p w:rsidR="00F71D8E" w:rsidRPr="002064D2" w:rsidRDefault="00F71D8E" w:rsidP="008A2C4E">
      <w:pPr>
        <w:ind w:left="360" w:hanging="360"/>
        <w:jc w:val="both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  <w:b/>
          <w:bCs/>
        </w:rPr>
        <w:t xml:space="preserve">     Цель: </w:t>
      </w:r>
      <w:r w:rsidRPr="002064D2">
        <w:rPr>
          <w:rFonts w:ascii="Times New Roman" w:hAnsi="Times New Roman" w:cs="Times New Roman"/>
        </w:rPr>
        <w:t>используя источники и исследования по теме, изучить и систематизировать  знания по данной теме. Особое внимание обратить на особенности индустриализации в Казахстане.</w:t>
      </w:r>
    </w:p>
    <w:p w:rsidR="00F71D8E" w:rsidRPr="002064D2" w:rsidRDefault="00F71D8E" w:rsidP="008A2C4E">
      <w:pPr>
        <w:jc w:val="both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  <w:b/>
          <w:bCs/>
        </w:rPr>
        <w:t xml:space="preserve">     План:</w:t>
      </w:r>
    </w:p>
    <w:p w:rsidR="00F71D8E" w:rsidRPr="002064D2" w:rsidRDefault="00F71D8E" w:rsidP="008A2C4E">
      <w:pPr>
        <w:pStyle w:val="BodyTextIndent"/>
        <w:numPr>
          <w:ilvl w:val="0"/>
          <w:numId w:val="22"/>
        </w:numPr>
        <w:spacing w:after="0"/>
        <w:jc w:val="both"/>
      </w:pPr>
      <w:r w:rsidRPr="002064D2">
        <w:t>Структурные особенности экономики Казахстана накануне индустриализации. Дискуссии  о методах ее проведения.</w:t>
      </w:r>
    </w:p>
    <w:p w:rsidR="00F71D8E" w:rsidRPr="002064D2" w:rsidRDefault="00F71D8E" w:rsidP="008A2C4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Характер, темпы, масштабы индустриализации в Казахстане.</w:t>
      </w:r>
    </w:p>
    <w:p w:rsidR="00F71D8E" w:rsidRPr="002064D2" w:rsidRDefault="00F71D8E" w:rsidP="008A2C4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Социально-экономические и политические последствия индустриализации.</w:t>
      </w:r>
    </w:p>
    <w:p w:rsidR="00F71D8E" w:rsidRPr="002064D2" w:rsidRDefault="00F71D8E" w:rsidP="008A2C4E">
      <w:pPr>
        <w:ind w:left="360"/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>Литература:</w:t>
      </w:r>
    </w:p>
    <w:p w:rsidR="00F71D8E" w:rsidRPr="002064D2" w:rsidRDefault="00F71D8E" w:rsidP="008A2C4E">
      <w:pPr>
        <w:pStyle w:val="BodyText2"/>
        <w:numPr>
          <w:ilvl w:val="0"/>
          <w:numId w:val="23"/>
        </w:numPr>
        <w:tabs>
          <w:tab w:val="clear" w:pos="1080"/>
          <w:tab w:val="num" w:pos="540"/>
          <w:tab w:val="left" w:pos="900"/>
        </w:tabs>
        <w:spacing w:after="0" w:line="240" w:lineRule="auto"/>
        <w:ind w:left="540" w:firstLine="0"/>
      </w:pPr>
      <w:r w:rsidRPr="002064D2">
        <w:t>Абылхожин Ж.Б. Очерки социально-экономической истории Казахстана в ХХ веке. – А.-1997</w:t>
      </w:r>
    </w:p>
    <w:p w:rsidR="00F71D8E" w:rsidRPr="002064D2" w:rsidRDefault="00F71D8E" w:rsidP="008A2C4E">
      <w:pPr>
        <w:pStyle w:val="BodyText2"/>
        <w:numPr>
          <w:ilvl w:val="0"/>
          <w:numId w:val="23"/>
        </w:numPr>
        <w:tabs>
          <w:tab w:val="clear" w:pos="1080"/>
          <w:tab w:val="num" w:pos="540"/>
          <w:tab w:val="left" w:pos="900"/>
        </w:tabs>
        <w:spacing w:after="0" w:line="240" w:lineRule="auto"/>
        <w:ind w:left="540" w:firstLine="0"/>
      </w:pPr>
      <w:r w:rsidRPr="002064D2">
        <w:t>Асылбеков М.Х. Формирование и резвитие кадров железнодорожников Казахстан (1917-1970гг) – А.-1973</w:t>
      </w:r>
    </w:p>
    <w:p w:rsidR="00F71D8E" w:rsidRPr="002064D2" w:rsidRDefault="00F71D8E" w:rsidP="008A2C4E">
      <w:pPr>
        <w:pStyle w:val="BodyText2"/>
        <w:numPr>
          <w:ilvl w:val="0"/>
          <w:numId w:val="23"/>
        </w:numPr>
        <w:tabs>
          <w:tab w:val="clear" w:pos="1080"/>
          <w:tab w:val="num" w:pos="540"/>
          <w:tab w:val="left" w:pos="900"/>
        </w:tabs>
        <w:spacing w:after="0" w:line="240" w:lineRule="auto"/>
        <w:ind w:left="540" w:firstLine="0"/>
      </w:pPr>
      <w:r w:rsidRPr="002064D2">
        <w:t>Сидоров А. Индустриализация степи и национальный вопрос // Мысль, 1995, №7</w:t>
      </w:r>
    </w:p>
    <w:p w:rsidR="00F71D8E" w:rsidRPr="002064D2" w:rsidRDefault="00F71D8E" w:rsidP="008A2C4E">
      <w:pPr>
        <w:pStyle w:val="BodyText2"/>
        <w:numPr>
          <w:ilvl w:val="0"/>
          <w:numId w:val="23"/>
        </w:numPr>
        <w:tabs>
          <w:tab w:val="clear" w:pos="1080"/>
          <w:tab w:val="num" w:pos="540"/>
          <w:tab w:val="left" w:pos="900"/>
        </w:tabs>
        <w:spacing w:after="0" w:line="240" w:lineRule="auto"/>
        <w:ind w:left="540" w:firstLine="0"/>
      </w:pPr>
      <w:r w:rsidRPr="002064D2">
        <w:t>Новейшая история Казахстана. Сб. док. И мат. Т.1 – А.-1998</w:t>
      </w:r>
    </w:p>
    <w:p w:rsidR="00F71D8E" w:rsidRPr="002064D2" w:rsidRDefault="00F71D8E" w:rsidP="008A2C4E">
      <w:pPr>
        <w:pStyle w:val="BodyText2"/>
        <w:numPr>
          <w:ilvl w:val="0"/>
          <w:numId w:val="23"/>
        </w:numPr>
        <w:tabs>
          <w:tab w:val="clear" w:pos="1080"/>
          <w:tab w:val="num" w:pos="540"/>
          <w:tab w:val="left" w:pos="900"/>
        </w:tabs>
        <w:spacing w:after="0" w:line="240" w:lineRule="auto"/>
        <w:ind w:left="540" w:firstLine="0"/>
      </w:pPr>
      <w:r w:rsidRPr="002064D2">
        <w:t>История индустриализации Казахской ССР Т.1,2 док. и мат. – А.-1967</w:t>
      </w:r>
    </w:p>
    <w:p w:rsidR="00F71D8E" w:rsidRPr="002064D2" w:rsidRDefault="00F71D8E" w:rsidP="008A2C4E">
      <w:pPr>
        <w:pStyle w:val="BodyText2"/>
        <w:numPr>
          <w:ilvl w:val="0"/>
          <w:numId w:val="23"/>
        </w:numPr>
        <w:tabs>
          <w:tab w:val="clear" w:pos="1080"/>
          <w:tab w:val="num" w:pos="540"/>
          <w:tab w:val="left" w:pos="900"/>
        </w:tabs>
        <w:spacing w:after="0" w:line="240" w:lineRule="auto"/>
        <w:ind w:left="540" w:firstLine="0"/>
      </w:pPr>
      <w:r w:rsidRPr="002064D2">
        <w:t>Асылбеков М.Х. Индустриализация Казахстана и ее социально-экономические последствия // Мысль, 1993, №4</w:t>
      </w:r>
    </w:p>
    <w:p w:rsidR="00F71D8E" w:rsidRPr="002064D2" w:rsidRDefault="00F71D8E" w:rsidP="008A2C4E">
      <w:pPr>
        <w:pStyle w:val="BodyText2"/>
        <w:numPr>
          <w:ilvl w:val="0"/>
          <w:numId w:val="23"/>
        </w:numPr>
        <w:tabs>
          <w:tab w:val="clear" w:pos="1080"/>
          <w:tab w:val="num" w:pos="540"/>
          <w:tab w:val="left" w:pos="900"/>
        </w:tabs>
        <w:spacing w:after="0" w:line="240" w:lineRule="auto"/>
        <w:ind w:left="540" w:firstLine="0"/>
      </w:pPr>
      <w:r w:rsidRPr="002064D2">
        <w:t>История Казахстана: белые пятна. – А.-1991</w:t>
      </w:r>
    </w:p>
    <w:p w:rsidR="00F71D8E" w:rsidRPr="002064D2" w:rsidRDefault="00F71D8E" w:rsidP="008A2C4E">
      <w:pPr>
        <w:pStyle w:val="BodyText2"/>
        <w:numPr>
          <w:ilvl w:val="0"/>
          <w:numId w:val="23"/>
        </w:numPr>
        <w:tabs>
          <w:tab w:val="clear" w:pos="1080"/>
          <w:tab w:val="num" w:pos="540"/>
          <w:tab w:val="left" w:pos="900"/>
        </w:tabs>
        <w:spacing w:after="0" w:line="240" w:lineRule="auto"/>
        <w:ind w:left="540" w:firstLine="0"/>
      </w:pPr>
      <w:r w:rsidRPr="002064D2">
        <w:t>Осипов В.П. всматриваясь в 20-30 годы. – А.-1991</w:t>
      </w:r>
    </w:p>
    <w:p w:rsidR="00F71D8E" w:rsidRPr="002064D2" w:rsidRDefault="00F71D8E" w:rsidP="008A2C4E">
      <w:pPr>
        <w:pStyle w:val="BodyText2"/>
        <w:numPr>
          <w:ilvl w:val="0"/>
          <w:numId w:val="23"/>
        </w:numPr>
        <w:tabs>
          <w:tab w:val="clear" w:pos="1080"/>
          <w:tab w:val="num" w:pos="540"/>
          <w:tab w:val="left" w:pos="900"/>
        </w:tabs>
        <w:spacing w:after="0" w:line="240" w:lineRule="auto"/>
        <w:ind w:left="540" w:firstLine="0"/>
      </w:pPr>
      <w:r w:rsidRPr="002064D2">
        <w:t>Козыбаев М.К. История и современность. –А.-1991</w:t>
      </w:r>
    </w:p>
    <w:p w:rsidR="00F71D8E" w:rsidRPr="002064D2" w:rsidRDefault="00F71D8E" w:rsidP="008A2C4E">
      <w:pPr>
        <w:numPr>
          <w:ilvl w:val="0"/>
          <w:numId w:val="23"/>
        </w:numPr>
        <w:tabs>
          <w:tab w:val="clear" w:pos="1080"/>
          <w:tab w:val="num" w:pos="540"/>
          <w:tab w:val="left" w:pos="900"/>
        </w:tabs>
        <w:spacing w:after="0" w:line="240" w:lineRule="auto"/>
        <w:ind w:left="540"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Абылхожин Ж.Б., Бурханов К.Н, Кадырбаев А.Ш., Султанов Т.И. Страна в сердце Евразии. – А.-1998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 xml:space="preserve">     Контрольные вопросы:</w:t>
      </w:r>
    </w:p>
    <w:p w:rsidR="00F71D8E" w:rsidRPr="002064D2" w:rsidRDefault="00F71D8E" w:rsidP="008A2C4E">
      <w:pPr>
        <w:numPr>
          <w:ilvl w:val="0"/>
          <w:numId w:val="6"/>
        </w:numPr>
        <w:tabs>
          <w:tab w:val="left" w:pos="720"/>
          <w:tab w:val="left" w:pos="1080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В чем заключалась особенность социалистической индустриализации в Казахстане?</w:t>
      </w:r>
    </w:p>
    <w:p w:rsidR="00F71D8E" w:rsidRPr="002064D2" w:rsidRDefault="00F71D8E" w:rsidP="008A2C4E">
      <w:pPr>
        <w:numPr>
          <w:ilvl w:val="0"/>
          <w:numId w:val="6"/>
        </w:numPr>
        <w:tabs>
          <w:tab w:val="left" w:pos="720"/>
          <w:tab w:val="left" w:pos="1080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За счет каких финансовых средств осуществлялась социалистическая индустриализация?</w:t>
      </w:r>
    </w:p>
    <w:p w:rsidR="00F71D8E" w:rsidRPr="002064D2" w:rsidRDefault="00F71D8E" w:rsidP="008A2C4E">
      <w:pPr>
        <w:numPr>
          <w:ilvl w:val="0"/>
          <w:numId w:val="6"/>
        </w:numPr>
        <w:tabs>
          <w:tab w:val="left" w:pos="720"/>
          <w:tab w:val="left" w:pos="1080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Каковы были взгляды С.Садвокасова на индустриализацию в Казахстане?</w:t>
      </w:r>
    </w:p>
    <w:p w:rsidR="00F71D8E" w:rsidRPr="002064D2" w:rsidRDefault="00F71D8E" w:rsidP="008A2C4E">
      <w:pPr>
        <w:numPr>
          <w:ilvl w:val="0"/>
          <w:numId w:val="6"/>
        </w:numPr>
        <w:tabs>
          <w:tab w:val="left" w:pos="720"/>
          <w:tab w:val="left" w:pos="1080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Что такое стахановское движение?</w:t>
      </w:r>
    </w:p>
    <w:p w:rsidR="00F71D8E" w:rsidRPr="002064D2" w:rsidRDefault="00F71D8E" w:rsidP="008A2C4E">
      <w:pPr>
        <w:numPr>
          <w:ilvl w:val="0"/>
          <w:numId w:val="6"/>
        </w:numPr>
        <w:tabs>
          <w:tab w:val="left" w:pos="720"/>
          <w:tab w:val="left" w:pos="1080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В какой отрасли промышленности известный стахановец Тусуп Кузембаев?</w:t>
      </w:r>
    </w:p>
    <w:p w:rsidR="00F71D8E" w:rsidRPr="002064D2" w:rsidRDefault="00F71D8E" w:rsidP="008A2C4E">
      <w:pPr>
        <w:ind w:left="360"/>
        <w:rPr>
          <w:rFonts w:ascii="Times New Roman" w:hAnsi="Times New Roman" w:cs="Times New Roman"/>
        </w:rPr>
      </w:pPr>
    </w:p>
    <w:p w:rsidR="00F71D8E" w:rsidRPr="002064D2" w:rsidRDefault="00F71D8E" w:rsidP="008A2C4E">
      <w:pPr>
        <w:pStyle w:val="BodyText2"/>
        <w:spacing w:after="0" w:line="240" w:lineRule="auto"/>
        <w:ind w:left="360"/>
        <w:rPr>
          <w:b/>
          <w:bCs/>
          <w:sz w:val="28"/>
          <w:szCs w:val="28"/>
        </w:rPr>
      </w:pPr>
      <w:r w:rsidRPr="002064D2">
        <w:rPr>
          <w:b/>
          <w:bCs/>
          <w:sz w:val="28"/>
          <w:szCs w:val="28"/>
        </w:rPr>
        <w:t>Тема 6 Политика насильственной коллективизации и ее последствия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jc w:val="both"/>
      </w:pPr>
      <w:r w:rsidRPr="002064D2">
        <w:rPr>
          <w:b/>
          <w:bCs/>
        </w:rPr>
        <w:t xml:space="preserve">Цель: </w:t>
      </w:r>
      <w:r w:rsidRPr="002064D2">
        <w:t>расширить из закрепить знания по теме семинара, используя работы М.К.Козыбаева, Ж.Б.Абылхожина и других исследований, особое внимание обратить на последствия коллективизации.</w:t>
      </w:r>
    </w:p>
    <w:p w:rsidR="00F71D8E" w:rsidRPr="002064D2" w:rsidRDefault="00F71D8E" w:rsidP="008A2C4E">
      <w:pPr>
        <w:pStyle w:val="BodyText2"/>
        <w:spacing w:after="0" w:line="240" w:lineRule="auto"/>
        <w:ind w:left="360"/>
      </w:pPr>
      <w:r w:rsidRPr="002064D2">
        <w:rPr>
          <w:b/>
          <w:bCs/>
        </w:rPr>
        <w:t>План:</w:t>
      </w:r>
    </w:p>
    <w:p w:rsidR="00F71D8E" w:rsidRPr="002064D2" w:rsidRDefault="00F71D8E" w:rsidP="008A2C4E">
      <w:pPr>
        <w:pStyle w:val="BodyText2"/>
        <w:numPr>
          <w:ilvl w:val="0"/>
          <w:numId w:val="24"/>
        </w:numPr>
        <w:spacing w:after="0" w:line="240" w:lineRule="auto"/>
        <w:jc w:val="both"/>
      </w:pPr>
      <w:r w:rsidRPr="002064D2">
        <w:t>Силовая коллективизация и политика насильственного оседания.</w:t>
      </w:r>
    </w:p>
    <w:p w:rsidR="00F71D8E" w:rsidRPr="002064D2" w:rsidRDefault="00F71D8E" w:rsidP="008A2C4E">
      <w:pPr>
        <w:pStyle w:val="BodyText2"/>
        <w:numPr>
          <w:ilvl w:val="0"/>
          <w:numId w:val="24"/>
        </w:numPr>
        <w:spacing w:after="0" w:line="240" w:lineRule="auto"/>
        <w:jc w:val="both"/>
      </w:pPr>
      <w:r w:rsidRPr="002064D2">
        <w:t>Формы и методы сопротивления казахского населения.</w:t>
      </w:r>
    </w:p>
    <w:p w:rsidR="00F71D8E" w:rsidRPr="002064D2" w:rsidRDefault="00F71D8E" w:rsidP="008A2C4E">
      <w:pPr>
        <w:pStyle w:val="BodyText2"/>
        <w:numPr>
          <w:ilvl w:val="0"/>
          <w:numId w:val="24"/>
        </w:numPr>
        <w:spacing w:after="0" w:line="240" w:lineRule="auto"/>
        <w:jc w:val="both"/>
      </w:pPr>
      <w:r w:rsidRPr="002064D2">
        <w:t>Голод в кон. 20 – нач. 30 гг. в Казахстане: социально-экономические и политические последствия.</w:t>
      </w:r>
    </w:p>
    <w:p w:rsidR="00F71D8E" w:rsidRPr="002064D2" w:rsidRDefault="00F71D8E" w:rsidP="008A2C4E">
      <w:pPr>
        <w:pStyle w:val="BodyText2"/>
        <w:numPr>
          <w:ilvl w:val="0"/>
          <w:numId w:val="24"/>
        </w:numPr>
        <w:spacing w:after="0" w:line="240" w:lineRule="auto"/>
        <w:jc w:val="both"/>
      </w:pPr>
      <w:r w:rsidRPr="002064D2">
        <w:t>Установление колхозного строя в Казахстане.</w:t>
      </w:r>
    </w:p>
    <w:p w:rsidR="00F71D8E" w:rsidRPr="002064D2" w:rsidRDefault="00F71D8E" w:rsidP="008A2C4E">
      <w:pPr>
        <w:pStyle w:val="BodyText2"/>
        <w:spacing w:after="0" w:line="240" w:lineRule="auto"/>
        <w:ind w:firstLine="360"/>
        <w:rPr>
          <w:b/>
          <w:bCs/>
        </w:rPr>
      </w:pPr>
      <w:r w:rsidRPr="002064D2">
        <w:rPr>
          <w:b/>
          <w:bCs/>
        </w:rPr>
        <w:t>Литература:</w:t>
      </w:r>
    </w:p>
    <w:p w:rsidR="00F71D8E" w:rsidRPr="002064D2" w:rsidRDefault="00F71D8E" w:rsidP="008A2C4E">
      <w:pPr>
        <w:pStyle w:val="BodyText2"/>
        <w:numPr>
          <w:ilvl w:val="0"/>
          <w:numId w:val="25"/>
        </w:numPr>
        <w:spacing w:after="0" w:line="240" w:lineRule="auto"/>
      </w:pPr>
      <w:r w:rsidRPr="002064D2">
        <w:t>Абылхожин Ж.Б. Очерки социально-экономической истории Казахстана в ХХ веке. – А.-1997</w:t>
      </w:r>
    </w:p>
    <w:p w:rsidR="00F71D8E" w:rsidRPr="002064D2" w:rsidRDefault="00F71D8E" w:rsidP="008A2C4E">
      <w:pPr>
        <w:pStyle w:val="BodyText2"/>
        <w:numPr>
          <w:ilvl w:val="0"/>
          <w:numId w:val="25"/>
        </w:numPr>
        <w:spacing w:after="0" w:line="240" w:lineRule="auto"/>
      </w:pPr>
      <w:r w:rsidRPr="002064D2">
        <w:t>Голод в казахской степи. Письма тревоги и боли. – А.-1991</w:t>
      </w:r>
    </w:p>
    <w:p w:rsidR="00F71D8E" w:rsidRPr="002064D2" w:rsidRDefault="00F71D8E" w:rsidP="008A2C4E">
      <w:pPr>
        <w:pStyle w:val="BodyText2"/>
        <w:numPr>
          <w:ilvl w:val="0"/>
          <w:numId w:val="25"/>
        </w:numPr>
        <w:spacing w:after="0" w:line="240" w:lineRule="auto"/>
      </w:pPr>
      <w:r w:rsidRPr="002064D2">
        <w:t>Коллективизация сельского хозяйства в республиках Средней Азии и Казахстана: опыт и проблемы. – А.-1990</w:t>
      </w:r>
    </w:p>
    <w:p w:rsidR="00F71D8E" w:rsidRPr="002064D2" w:rsidRDefault="00F71D8E" w:rsidP="008A2C4E">
      <w:pPr>
        <w:pStyle w:val="BodyText2"/>
        <w:numPr>
          <w:ilvl w:val="0"/>
          <w:numId w:val="25"/>
        </w:numPr>
        <w:spacing w:after="0" w:line="240" w:lineRule="auto"/>
      </w:pPr>
      <w:r w:rsidRPr="002064D2">
        <w:t>Козыбаев М.К. История и современность. –А.-1991</w:t>
      </w:r>
    </w:p>
    <w:p w:rsidR="00F71D8E" w:rsidRPr="002064D2" w:rsidRDefault="00F71D8E" w:rsidP="008A2C4E">
      <w:pPr>
        <w:pStyle w:val="BodyText2"/>
        <w:numPr>
          <w:ilvl w:val="0"/>
          <w:numId w:val="25"/>
        </w:numPr>
        <w:spacing w:after="0" w:line="240" w:lineRule="auto"/>
      </w:pPr>
      <w:r w:rsidRPr="002064D2">
        <w:t>Т. Рыскулов Письма Сталину.</w:t>
      </w:r>
    </w:p>
    <w:p w:rsidR="00F71D8E" w:rsidRPr="002064D2" w:rsidRDefault="00F71D8E" w:rsidP="008A2C4E">
      <w:pPr>
        <w:pStyle w:val="BodyText2"/>
        <w:numPr>
          <w:ilvl w:val="0"/>
          <w:numId w:val="25"/>
        </w:numPr>
        <w:spacing w:after="0" w:line="240" w:lineRule="auto"/>
      </w:pPr>
      <w:r w:rsidRPr="002064D2">
        <w:t>Противостояние (из истории Сузакского антиколхозного восстания) // Мысль, 1994, №9</w:t>
      </w:r>
    </w:p>
    <w:p w:rsidR="00F71D8E" w:rsidRPr="002064D2" w:rsidRDefault="00F71D8E" w:rsidP="008A2C4E">
      <w:pPr>
        <w:pStyle w:val="BodyText2"/>
        <w:numPr>
          <w:ilvl w:val="0"/>
          <w:numId w:val="25"/>
        </w:numPr>
        <w:spacing w:after="0" w:line="240" w:lineRule="auto"/>
      </w:pPr>
      <w:r w:rsidRPr="002064D2">
        <w:t>Каражанов К.С., Такенов А.С. Новейшая история Казахстана. Сб. док. И мат. (1917-1939гг) Т.1- А.-1998</w:t>
      </w:r>
    </w:p>
    <w:p w:rsidR="00F71D8E" w:rsidRPr="002064D2" w:rsidRDefault="00F71D8E" w:rsidP="008A2C4E">
      <w:pPr>
        <w:pStyle w:val="BodyText2"/>
        <w:numPr>
          <w:ilvl w:val="0"/>
          <w:numId w:val="25"/>
        </w:numPr>
        <w:spacing w:after="0" w:line="240" w:lineRule="auto"/>
      </w:pPr>
      <w:r w:rsidRPr="002064D2">
        <w:t>Козыбаев М.К., Абылхожин Ж.Б. Коллективизация в Казахстане: трагедия крестьянства. – А.-1993</w:t>
      </w:r>
    </w:p>
    <w:p w:rsidR="00F71D8E" w:rsidRPr="002064D2" w:rsidRDefault="00F71D8E" w:rsidP="008A2C4E">
      <w:pPr>
        <w:pStyle w:val="BodyText2"/>
        <w:numPr>
          <w:ilvl w:val="0"/>
          <w:numId w:val="25"/>
        </w:numPr>
        <w:spacing w:after="0" w:line="240" w:lineRule="auto"/>
      </w:pPr>
      <w:r w:rsidRPr="002064D2">
        <w:t>История Казахстана: белые пятна. – А.-1991</w:t>
      </w:r>
    </w:p>
    <w:p w:rsidR="00F71D8E" w:rsidRPr="002064D2" w:rsidRDefault="00F71D8E" w:rsidP="008A2C4E">
      <w:pPr>
        <w:pStyle w:val="BodyText2"/>
        <w:numPr>
          <w:ilvl w:val="0"/>
          <w:numId w:val="25"/>
        </w:numPr>
        <w:spacing w:after="0" w:line="240" w:lineRule="auto"/>
      </w:pPr>
      <w:r w:rsidRPr="002064D2">
        <w:t>Дахшлейгер Г.Ф., Нурпеисов К.Н. История крестьянства Советского Казахстана Т.1- А.-1985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 xml:space="preserve">     Контрольные вопросы:</w:t>
      </w:r>
    </w:p>
    <w:p w:rsidR="00F71D8E" w:rsidRPr="002064D2" w:rsidRDefault="00F71D8E" w:rsidP="008A2C4E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108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Что такое коллективизация?</w:t>
      </w:r>
    </w:p>
    <w:p w:rsidR="00F71D8E" w:rsidRPr="002064D2" w:rsidRDefault="00F71D8E" w:rsidP="008A2C4E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108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Что вы знаете о Сузакском восстании?</w:t>
      </w:r>
    </w:p>
    <w:p w:rsidR="00F71D8E" w:rsidRPr="002064D2" w:rsidRDefault="00F71D8E" w:rsidP="008A2C4E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108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Сколько человек погибло во время голода в период коллективизации?</w:t>
      </w:r>
    </w:p>
    <w:p w:rsidR="00F71D8E" w:rsidRPr="002064D2" w:rsidRDefault="00F71D8E" w:rsidP="008A2C4E">
      <w:pPr>
        <w:pStyle w:val="BodyText2"/>
        <w:spacing w:after="0" w:line="240" w:lineRule="auto"/>
        <w:ind w:left="360"/>
      </w:pPr>
    </w:p>
    <w:p w:rsidR="00F71D8E" w:rsidRPr="002064D2" w:rsidRDefault="00F71D8E" w:rsidP="008A2C4E">
      <w:pPr>
        <w:pStyle w:val="BodyText2"/>
        <w:spacing w:after="0" w:line="240" w:lineRule="auto"/>
      </w:pPr>
    </w:p>
    <w:p w:rsidR="00F71D8E" w:rsidRPr="002064D2" w:rsidRDefault="00F71D8E" w:rsidP="008A2C4E">
      <w:pPr>
        <w:pStyle w:val="BodyText2"/>
        <w:spacing w:after="0" w:line="240" w:lineRule="auto"/>
        <w:rPr>
          <w:b/>
          <w:bCs/>
          <w:sz w:val="28"/>
          <w:szCs w:val="28"/>
        </w:rPr>
      </w:pPr>
      <w:r w:rsidRPr="002064D2">
        <w:rPr>
          <w:b/>
          <w:bCs/>
          <w:sz w:val="28"/>
          <w:szCs w:val="28"/>
        </w:rPr>
        <w:t>Тема 7 Массовые политические репрессии и начало депортации</w:t>
      </w:r>
    </w:p>
    <w:p w:rsidR="00F71D8E" w:rsidRPr="002064D2" w:rsidRDefault="00F71D8E" w:rsidP="008A2C4E">
      <w:pPr>
        <w:pStyle w:val="BodyText2"/>
        <w:spacing w:after="0" w:line="240" w:lineRule="auto"/>
        <w:jc w:val="both"/>
      </w:pPr>
      <w:r w:rsidRPr="002064D2">
        <w:rPr>
          <w:b/>
          <w:bCs/>
        </w:rPr>
        <w:t>Цель:</w:t>
      </w:r>
      <w:r w:rsidRPr="002064D2">
        <w:t xml:space="preserve"> используя статистические сведения и исследования по теме, дать объективную политическую оценку  массовым политическим репрессиям и депортации народов в 30-е гг.</w:t>
      </w:r>
    </w:p>
    <w:p w:rsidR="00F71D8E" w:rsidRPr="002064D2" w:rsidRDefault="00F71D8E" w:rsidP="008A2C4E">
      <w:pPr>
        <w:pStyle w:val="BodyText2"/>
        <w:spacing w:after="0" w:line="240" w:lineRule="auto"/>
      </w:pPr>
      <w:r w:rsidRPr="002064D2">
        <w:rPr>
          <w:b/>
          <w:bCs/>
        </w:rPr>
        <w:t>План:</w:t>
      </w:r>
    </w:p>
    <w:p w:rsidR="00F71D8E" w:rsidRPr="002064D2" w:rsidRDefault="00F71D8E" w:rsidP="008A2C4E">
      <w:pPr>
        <w:pStyle w:val="BodyText2"/>
        <w:numPr>
          <w:ilvl w:val="0"/>
          <w:numId w:val="26"/>
        </w:numPr>
        <w:tabs>
          <w:tab w:val="clear" w:pos="1080"/>
          <w:tab w:val="num" w:pos="720"/>
        </w:tabs>
        <w:spacing w:after="0" w:line="240" w:lineRule="auto"/>
        <w:ind w:left="720"/>
      </w:pPr>
      <w:r w:rsidRPr="002064D2">
        <w:rPr>
          <w:lang w:val="en-US"/>
        </w:rPr>
        <w:t>III</w:t>
      </w:r>
      <w:r w:rsidRPr="002064D2">
        <w:t xml:space="preserve"> Пленум Казкрайревкома. Репрессии против лидеров «Алаш».</w:t>
      </w:r>
    </w:p>
    <w:p w:rsidR="00F71D8E" w:rsidRPr="002064D2" w:rsidRDefault="00F71D8E" w:rsidP="008A2C4E">
      <w:pPr>
        <w:pStyle w:val="BodyText2"/>
        <w:numPr>
          <w:ilvl w:val="0"/>
          <w:numId w:val="26"/>
        </w:numPr>
        <w:tabs>
          <w:tab w:val="clear" w:pos="1080"/>
          <w:tab w:val="num" w:pos="720"/>
        </w:tabs>
        <w:spacing w:after="0" w:line="240" w:lineRule="auto"/>
        <w:ind w:left="720"/>
      </w:pPr>
      <w:r w:rsidRPr="002064D2">
        <w:t>Судебные процессы конца 20-х годов – начала 30-х годов ХХ в.</w:t>
      </w:r>
    </w:p>
    <w:p w:rsidR="00F71D8E" w:rsidRPr="002064D2" w:rsidRDefault="00F71D8E" w:rsidP="008A2C4E">
      <w:pPr>
        <w:pStyle w:val="BodyText2"/>
        <w:numPr>
          <w:ilvl w:val="0"/>
          <w:numId w:val="26"/>
        </w:numPr>
        <w:tabs>
          <w:tab w:val="clear" w:pos="1080"/>
          <w:tab w:val="num" w:pos="720"/>
        </w:tabs>
        <w:spacing w:after="0" w:line="240" w:lineRule="auto"/>
        <w:ind w:left="720"/>
      </w:pPr>
      <w:r w:rsidRPr="002064D2">
        <w:t>Массовые политические репрессии 1937-1938гг: масштабы и последствия.</w:t>
      </w:r>
    </w:p>
    <w:p w:rsidR="00F71D8E" w:rsidRPr="002064D2" w:rsidRDefault="00F71D8E" w:rsidP="008A2C4E">
      <w:pPr>
        <w:pStyle w:val="BodyText2"/>
        <w:numPr>
          <w:ilvl w:val="0"/>
          <w:numId w:val="26"/>
        </w:numPr>
        <w:tabs>
          <w:tab w:val="clear" w:pos="1080"/>
          <w:tab w:val="num" w:pos="720"/>
        </w:tabs>
        <w:spacing w:after="0" w:line="240" w:lineRule="auto"/>
        <w:ind w:left="720"/>
      </w:pPr>
      <w:r w:rsidRPr="002064D2">
        <w:t>Депортация народов Казахстана.</w:t>
      </w:r>
    </w:p>
    <w:p w:rsidR="00F71D8E" w:rsidRPr="002064D2" w:rsidRDefault="00F71D8E" w:rsidP="008A2C4E">
      <w:pPr>
        <w:pStyle w:val="Heading4"/>
        <w:spacing w:before="0" w:after="0"/>
        <w:rPr>
          <w:sz w:val="24"/>
          <w:szCs w:val="24"/>
        </w:rPr>
      </w:pPr>
      <w:r w:rsidRPr="002064D2">
        <w:rPr>
          <w:sz w:val="24"/>
          <w:szCs w:val="24"/>
        </w:rPr>
        <w:t>Литература: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>Абылхожин Ж.Б. Очерки социально-экономической истории Казахстана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 xml:space="preserve">в ХХвеке. – А. 1997           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>Амиркулова С. Это надо не павшим: (о репрессиях в Казахстане 1928-1950гг) // Мысль, 1997, №6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>Ахметов А., Кузьмин-Закс М., Рахимов А. Профсоюзы Советского Казахстана. – М.-1961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>Байгилева З. Конфискация имущества баев-полуфеодалов // Мысль, 1998, №6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>Боданов Ж. 1937: «Технология» расправы // Мысль, 1978, №6</w:t>
      </w:r>
    </w:p>
    <w:p w:rsidR="00F71D8E" w:rsidRPr="002064D2" w:rsidRDefault="00F71D8E" w:rsidP="008A2C4E">
      <w:pPr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Бурабаев М.С. Общественная мысль в Казахстане в 1917-1940 гг. – А.-1991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>В братском единстве народов СССР. Государственное строительство Казахстана. Док. и мат. 1920-1937. – А.-1972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>Григорьев В.К. и др. Идейно-политическая работа партийных организаций в Казахстане (1917-1925гг) – А.-1989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>Заключение комиссии ЦК КП Казахстана о реабилитации М.Жумабаева, А.Байтурсынова, Шакарима // Казахстанская правда, 1998, 28 декабря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>История Казахстана: белые пятна. – А.-1991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>Кан Г. Корейцы Казахстана. – А.-1994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>Нурпеисов К. Халел Досмухамедов: государственный деятель, ученый-энциклопедист, педагог…// Мысль, 1998, №2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>О прошлом – для будущего. – А.-1989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>О чем не говорили. – А.-1990</w:t>
      </w:r>
    </w:p>
    <w:p w:rsidR="00F71D8E" w:rsidRPr="002064D2" w:rsidRDefault="00F71D8E" w:rsidP="008A2C4E">
      <w:pPr>
        <w:pStyle w:val="BodyText2"/>
        <w:numPr>
          <w:ilvl w:val="0"/>
          <w:numId w:val="27"/>
        </w:numPr>
        <w:tabs>
          <w:tab w:val="clear" w:pos="1080"/>
          <w:tab w:val="num" w:pos="360"/>
        </w:tabs>
        <w:spacing w:after="0" w:line="240" w:lineRule="auto"/>
        <w:ind w:left="540" w:hanging="540"/>
      </w:pPr>
      <w:r w:rsidRPr="002064D2">
        <w:t>Скворцова-Степанова А. Казахстанский АЛЖИР // Простор, 1990, №9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>Контрольные вопросы:</w:t>
      </w:r>
    </w:p>
    <w:p w:rsidR="00F71D8E" w:rsidRPr="002064D2" w:rsidRDefault="00F71D8E" w:rsidP="008A2C4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Что такое депортация?</w:t>
      </w:r>
    </w:p>
    <w:p w:rsidR="00F71D8E" w:rsidRPr="002064D2" w:rsidRDefault="00F71D8E" w:rsidP="008A2C4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Что вы знаете о Карлаге?</w:t>
      </w:r>
    </w:p>
    <w:p w:rsidR="00F71D8E" w:rsidRPr="002064D2" w:rsidRDefault="00F71D8E" w:rsidP="008A2C4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Каково «теоретическое обоснование» массовых репрессий, депортации народов?</w:t>
      </w:r>
    </w:p>
    <w:p w:rsidR="00F71D8E" w:rsidRPr="002064D2" w:rsidRDefault="00F71D8E" w:rsidP="008A2C4E">
      <w:pPr>
        <w:pStyle w:val="BodyText2"/>
        <w:spacing w:after="0" w:line="240" w:lineRule="auto"/>
        <w:rPr>
          <w:b/>
          <w:bCs/>
          <w:sz w:val="28"/>
          <w:szCs w:val="28"/>
        </w:rPr>
      </w:pPr>
    </w:p>
    <w:p w:rsidR="00F71D8E" w:rsidRPr="002064D2" w:rsidRDefault="00F71D8E" w:rsidP="008A2C4E">
      <w:pPr>
        <w:pStyle w:val="BodyText2"/>
        <w:spacing w:after="0" w:line="240" w:lineRule="auto"/>
        <w:rPr>
          <w:b/>
          <w:bCs/>
          <w:sz w:val="28"/>
          <w:szCs w:val="28"/>
        </w:rPr>
      </w:pPr>
      <w:r w:rsidRPr="002064D2">
        <w:rPr>
          <w:b/>
          <w:bCs/>
          <w:sz w:val="28"/>
          <w:szCs w:val="28"/>
        </w:rPr>
        <w:t>Тема 8 Казахстан накануне и в годы Великой Отечественной войны (1941-1945гг)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jc w:val="both"/>
      </w:pPr>
      <w:r w:rsidRPr="002064D2">
        <w:rPr>
          <w:b/>
          <w:bCs/>
        </w:rPr>
        <w:t xml:space="preserve">Цель: </w:t>
      </w:r>
      <w:r w:rsidRPr="002064D2">
        <w:t>на основе круга источников и специальной литературы систематизировать знания  об участии казахстанцев на фронтах и в тылу в годы  Великой отечественной войны. Прививать навыки самостоятельного поиска  и умение анализировать  исторические события.</w:t>
      </w:r>
    </w:p>
    <w:p w:rsidR="00F71D8E" w:rsidRPr="002064D2" w:rsidRDefault="00F71D8E" w:rsidP="008A2C4E">
      <w:pPr>
        <w:pStyle w:val="BodyText2"/>
        <w:spacing w:after="0" w:line="240" w:lineRule="auto"/>
        <w:ind w:left="360"/>
      </w:pPr>
      <w:r w:rsidRPr="002064D2">
        <w:rPr>
          <w:b/>
          <w:bCs/>
        </w:rPr>
        <w:t>План:</w:t>
      </w:r>
    </w:p>
    <w:p w:rsidR="00F71D8E" w:rsidRPr="002064D2" w:rsidRDefault="00F71D8E" w:rsidP="008A2C4E">
      <w:pPr>
        <w:pStyle w:val="BodyText2"/>
        <w:numPr>
          <w:ilvl w:val="0"/>
          <w:numId w:val="28"/>
        </w:numPr>
        <w:spacing w:after="0" w:line="240" w:lineRule="auto"/>
      </w:pPr>
      <w:r w:rsidRPr="002064D2">
        <w:t>Внутренняя и внешняя политика Советского правительства накануне Второй Мировой войны.</w:t>
      </w:r>
    </w:p>
    <w:p w:rsidR="00F71D8E" w:rsidRPr="002064D2" w:rsidRDefault="00F71D8E" w:rsidP="008A2C4E">
      <w:pPr>
        <w:pStyle w:val="BodyText2"/>
        <w:numPr>
          <w:ilvl w:val="0"/>
          <w:numId w:val="28"/>
        </w:numPr>
        <w:spacing w:after="0" w:line="240" w:lineRule="auto"/>
      </w:pPr>
      <w:r w:rsidRPr="002064D2">
        <w:t>Участие казахстанцев в военных действиях на фронтах Великой Отечественной войны.</w:t>
      </w:r>
    </w:p>
    <w:p w:rsidR="00F71D8E" w:rsidRPr="002064D2" w:rsidRDefault="00F71D8E" w:rsidP="008A2C4E">
      <w:pPr>
        <w:pStyle w:val="BodyText2"/>
        <w:numPr>
          <w:ilvl w:val="0"/>
          <w:numId w:val="28"/>
        </w:numPr>
        <w:spacing w:after="0" w:line="240" w:lineRule="auto"/>
      </w:pPr>
      <w:r w:rsidRPr="002064D2">
        <w:t>Формирование и развитие экономической структуры Казахстана. Участие казахстанцев в трудовой армии.</w:t>
      </w:r>
    </w:p>
    <w:p w:rsidR="00F71D8E" w:rsidRPr="002064D2" w:rsidRDefault="00F71D8E" w:rsidP="008A2C4E">
      <w:pPr>
        <w:pStyle w:val="BodyText2"/>
        <w:numPr>
          <w:ilvl w:val="0"/>
          <w:numId w:val="28"/>
        </w:numPr>
        <w:spacing w:after="0" w:line="240" w:lineRule="auto"/>
      </w:pPr>
      <w:r w:rsidRPr="002064D2">
        <w:t>Наука и искусство Казахстана в годы войны.</w:t>
      </w:r>
    </w:p>
    <w:p w:rsidR="00F71D8E" w:rsidRPr="002064D2" w:rsidRDefault="00F71D8E" w:rsidP="008A2C4E">
      <w:pPr>
        <w:pStyle w:val="BodyText2"/>
        <w:numPr>
          <w:ilvl w:val="0"/>
          <w:numId w:val="28"/>
        </w:numPr>
        <w:spacing w:after="0" w:line="240" w:lineRule="auto"/>
      </w:pPr>
      <w:r w:rsidRPr="002064D2">
        <w:t>Депортация народов в Казахстан.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 xml:space="preserve">     Литература:</w:t>
      </w:r>
    </w:p>
    <w:p w:rsidR="00F71D8E" w:rsidRPr="002064D2" w:rsidRDefault="00F71D8E" w:rsidP="008A2C4E">
      <w:pPr>
        <w:pStyle w:val="BodyText2"/>
        <w:numPr>
          <w:ilvl w:val="0"/>
          <w:numId w:val="29"/>
        </w:numPr>
        <w:spacing w:after="0" w:line="240" w:lineRule="auto"/>
      </w:pPr>
      <w:r w:rsidRPr="002064D2">
        <w:t>Абишев К. Казахстан в Великой Отечественной войне. – А.-1958</w:t>
      </w:r>
    </w:p>
    <w:p w:rsidR="00F71D8E" w:rsidRPr="002064D2" w:rsidRDefault="00F71D8E" w:rsidP="008A2C4E">
      <w:pPr>
        <w:pStyle w:val="BodyText2"/>
        <w:numPr>
          <w:ilvl w:val="0"/>
          <w:numId w:val="29"/>
        </w:numPr>
        <w:spacing w:after="0" w:line="240" w:lineRule="auto"/>
      </w:pPr>
      <w:r w:rsidRPr="002064D2">
        <w:t>Абылхожин Ж.Б. Очерки социально-экономической истории Казахстана в ХХ веке. – А.-1997</w:t>
      </w:r>
    </w:p>
    <w:p w:rsidR="00F71D8E" w:rsidRPr="002064D2" w:rsidRDefault="00F71D8E" w:rsidP="008A2C4E">
      <w:pPr>
        <w:pStyle w:val="BodyText2"/>
        <w:numPr>
          <w:ilvl w:val="0"/>
          <w:numId w:val="29"/>
        </w:numPr>
        <w:spacing w:after="0" w:line="240" w:lineRule="auto"/>
      </w:pPr>
      <w:r w:rsidRPr="002064D2">
        <w:t>Балакаев Т.Б. Колхозное крестьянство Казахстана в годы Великой Отечественной войны. – А.-1971</w:t>
      </w:r>
    </w:p>
    <w:p w:rsidR="00F71D8E" w:rsidRPr="002064D2" w:rsidRDefault="00F71D8E" w:rsidP="008A2C4E">
      <w:pPr>
        <w:pStyle w:val="BodyText2"/>
        <w:numPr>
          <w:ilvl w:val="0"/>
          <w:numId w:val="29"/>
        </w:numPr>
        <w:spacing w:after="0" w:line="240" w:lineRule="auto"/>
      </w:pPr>
      <w:r w:rsidRPr="002064D2">
        <w:t>Белан П.С. На всех фронтах. – А.-1995</w:t>
      </w:r>
    </w:p>
    <w:p w:rsidR="00F71D8E" w:rsidRPr="002064D2" w:rsidRDefault="00F71D8E" w:rsidP="008A2C4E">
      <w:pPr>
        <w:pStyle w:val="BodyText2"/>
        <w:numPr>
          <w:ilvl w:val="0"/>
          <w:numId w:val="29"/>
        </w:numPr>
        <w:spacing w:after="0" w:line="240" w:lineRule="auto"/>
      </w:pPr>
      <w:r w:rsidRPr="002064D2">
        <w:t>Белан П.С. Скольких отняла война? // Казахстанская правда, 1995, 4 мая</w:t>
      </w:r>
    </w:p>
    <w:p w:rsidR="00F71D8E" w:rsidRPr="002064D2" w:rsidRDefault="00F71D8E" w:rsidP="008A2C4E">
      <w:pPr>
        <w:pStyle w:val="BodyText2"/>
        <w:numPr>
          <w:ilvl w:val="0"/>
          <w:numId w:val="29"/>
        </w:numPr>
        <w:spacing w:after="0" w:line="240" w:lineRule="auto"/>
      </w:pPr>
      <w:r w:rsidRPr="002064D2">
        <w:t>История Казахстана: белые пятна. – А.-1991</w:t>
      </w:r>
    </w:p>
    <w:p w:rsidR="00F71D8E" w:rsidRPr="002064D2" w:rsidRDefault="00F71D8E" w:rsidP="008A2C4E">
      <w:pPr>
        <w:pStyle w:val="BodyText2"/>
        <w:numPr>
          <w:ilvl w:val="0"/>
          <w:numId w:val="29"/>
        </w:numPr>
        <w:spacing w:after="0" w:line="240" w:lineRule="auto"/>
      </w:pPr>
      <w:r w:rsidRPr="002064D2">
        <w:t>Казахстан в период Великой Отечественной войны Советского Союза. В 2-х томах. Сб. док. – А.-1974</w:t>
      </w:r>
    </w:p>
    <w:p w:rsidR="00F71D8E" w:rsidRPr="002064D2" w:rsidRDefault="00F71D8E" w:rsidP="008A2C4E">
      <w:pPr>
        <w:pStyle w:val="BodyText2"/>
        <w:numPr>
          <w:ilvl w:val="0"/>
          <w:numId w:val="29"/>
        </w:numPr>
        <w:spacing w:after="0" w:line="240" w:lineRule="auto"/>
      </w:pPr>
      <w:r w:rsidRPr="002064D2">
        <w:t>Козыбаев М.К. История и современность. –А.-1991</w:t>
      </w:r>
    </w:p>
    <w:p w:rsidR="00F71D8E" w:rsidRPr="002064D2" w:rsidRDefault="00F71D8E" w:rsidP="008A2C4E">
      <w:pPr>
        <w:pStyle w:val="BodyText2"/>
        <w:numPr>
          <w:ilvl w:val="0"/>
          <w:numId w:val="29"/>
        </w:numPr>
        <w:spacing w:after="0" w:line="240" w:lineRule="auto"/>
      </w:pPr>
      <w:r w:rsidRPr="002064D2">
        <w:t>Козыбаев М.К., Едыгенов Н.Е. Труд во имя Победы. – А.-1995</w:t>
      </w:r>
    </w:p>
    <w:p w:rsidR="00F71D8E" w:rsidRPr="002064D2" w:rsidRDefault="00F71D8E" w:rsidP="008A2C4E">
      <w:pPr>
        <w:pStyle w:val="BodyText2"/>
        <w:numPr>
          <w:ilvl w:val="0"/>
          <w:numId w:val="29"/>
        </w:numPr>
        <w:spacing w:after="0" w:line="240" w:lineRule="auto"/>
      </w:pPr>
      <w:r w:rsidRPr="002064D2">
        <w:t>Белан П.С. Участие казахстанцев в завершающих сражениях Великой Отечественной войны (январь-май 1945г) – А.-1979</w:t>
      </w:r>
    </w:p>
    <w:p w:rsidR="00F71D8E" w:rsidRPr="002064D2" w:rsidRDefault="00F71D8E" w:rsidP="008A2C4E">
      <w:pPr>
        <w:pStyle w:val="BodyText2"/>
        <w:numPr>
          <w:ilvl w:val="0"/>
          <w:numId w:val="29"/>
        </w:numPr>
        <w:spacing w:after="0" w:line="240" w:lineRule="auto"/>
      </w:pPr>
      <w:r w:rsidRPr="002064D2">
        <w:t>Сексенбаев О. Совхозное строительство в Казахстане (1938-1953гг) – А.-1978</w:t>
      </w:r>
    </w:p>
    <w:p w:rsidR="00F71D8E" w:rsidRPr="002064D2" w:rsidRDefault="00F71D8E" w:rsidP="008A2C4E">
      <w:pPr>
        <w:pStyle w:val="BodyText2"/>
        <w:numPr>
          <w:ilvl w:val="0"/>
          <w:numId w:val="29"/>
        </w:numPr>
        <w:spacing w:after="0" w:line="240" w:lineRule="auto"/>
      </w:pPr>
      <w:r w:rsidRPr="002064D2">
        <w:t>Едыгенов Н.Е. Участие казахстанцев в партизанском движении в Белоруссии в годы Великой Отечественной войны. – А.-1972</w:t>
      </w:r>
    </w:p>
    <w:p w:rsidR="00F71D8E" w:rsidRPr="002064D2" w:rsidRDefault="00F71D8E" w:rsidP="008A2C4E">
      <w:pPr>
        <w:pStyle w:val="BodyText2"/>
        <w:numPr>
          <w:ilvl w:val="0"/>
          <w:numId w:val="29"/>
        </w:numPr>
        <w:spacing w:after="0" w:line="240" w:lineRule="auto"/>
      </w:pPr>
      <w:r w:rsidRPr="002064D2">
        <w:t>Козыбаев М.К. Казахстан – арсенал фронта. А.-1970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 xml:space="preserve">    Контрольные вопросы:</w:t>
      </w:r>
    </w:p>
    <w:p w:rsidR="00F71D8E" w:rsidRPr="002064D2" w:rsidRDefault="00F71D8E" w:rsidP="008A2C4E">
      <w:pPr>
        <w:numPr>
          <w:ilvl w:val="0"/>
          <w:numId w:val="9"/>
        </w:numPr>
        <w:spacing w:after="0" w:line="240" w:lineRule="auto"/>
        <w:ind w:firstLine="18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Когда началась Вторая мировая война?</w:t>
      </w:r>
    </w:p>
    <w:p w:rsidR="00F71D8E" w:rsidRPr="002064D2" w:rsidRDefault="00F71D8E" w:rsidP="008A2C4E">
      <w:pPr>
        <w:numPr>
          <w:ilvl w:val="0"/>
          <w:numId w:val="9"/>
        </w:numPr>
        <w:spacing w:after="0" w:line="240" w:lineRule="auto"/>
        <w:ind w:firstLine="18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Когда началась Великая Отечественная война?</w:t>
      </w:r>
    </w:p>
    <w:p w:rsidR="00F71D8E" w:rsidRPr="002064D2" w:rsidRDefault="00F71D8E" w:rsidP="008A2C4E">
      <w:pPr>
        <w:numPr>
          <w:ilvl w:val="0"/>
          <w:numId w:val="9"/>
        </w:numPr>
        <w:spacing w:after="0" w:line="240" w:lineRule="auto"/>
        <w:ind w:firstLine="18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Назовите героев-казахстанцев Великой Отечественной войны</w:t>
      </w:r>
    </w:p>
    <w:p w:rsidR="00F71D8E" w:rsidRPr="002064D2" w:rsidRDefault="00F71D8E" w:rsidP="008A2C4E">
      <w:pPr>
        <w:ind w:left="360"/>
        <w:rPr>
          <w:rFonts w:ascii="Times New Roman" w:hAnsi="Times New Roman" w:cs="Times New Roman"/>
        </w:rPr>
      </w:pPr>
    </w:p>
    <w:p w:rsidR="00F71D8E" w:rsidRPr="002064D2" w:rsidRDefault="00F71D8E" w:rsidP="008A2C4E">
      <w:pPr>
        <w:pStyle w:val="BodyText2"/>
        <w:spacing w:after="0" w:line="240" w:lineRule="auto"/>
        <w:ind w:left="360"/>
      </w:pPr>
    </w:p>
    <w:p w:rsidR="00F71D8E" w:rsidRPr="002064D2" w:rsidRDefault="00F71D8E" w:rsidP="008A2C4E">
      <w:pPr>
        <w:pStyle w:val="BodyText2"/>
        <w:spacing w:after="0" w:line="240" w:lineRule="auto"/>
        <w:ind w:left="360"/>
        <w:rPr>
          <w:b/>
          <w:bCs/>
          <w:sz w:val="28"/>
          <w:szCs w:val="28"/>
        </w:rPr>
      </w:pPr>
      <w:r w:rsidRPr="002064D2">
        <w:rPr>
          <w:b/>
          <w:bCs/>
          <w:sz w:val="28"/>
          <w:szCs w:val="28"/>
        </w:rPr>
        <w:t>Тема 9 Казахстан в послевоенные годы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jc w:val="both"/>
      </w:pPr>
      <w:r w:rsidRPr="002064D2">
        <w:rPr>
          <w:b/>
          <w:bCs/>
        </w:rPr>
        <w:t xml:space="preserve">Цель: </w:t>
      </w:r>
      <w:r w:rsidRPr="002064D2">
        <w:t>используя источники и литературу проанализировать состояние  общественно-политической и культурной жизни Казахстана в послевоенные годы. Особое внимание обратить на  трудности и проблемы восстановительного периода. Формировать навыки самостоятельной работы, умение работы с источником.</w:t>
      </w:r>
    </w:p>
    <w:p w:rsidR="00F71D8E" w:rsidRPr="002064D2" w:rsidRDefault="00F71D8E" w:rsidP="008A2C4E">
      <w:pPr>
        <w:pStyle w:val="BodyText2"/>
        <w:spacing w:after="0" w:line="240" w:lineRule="auto"/>
        <w:ind w:left="360"/>
      </w:pPr>
      <w:r w:rsidRPr="002064D2">
        <w:rPr>
          <w:b/>
          <w:bCs/>
        </w:rPr>
        <w:t>План:</w:t>
      </w:r>
    </w:p>
    <w:p w:rsidR="00F71D8E" w:rsidRPr="002064D2" w:rsidRDefault="00F71D8E" w:rsidP="008A2C4E">
      <w:pPr>
        <w:pStyle w:val="BodyText2"/>
        <w:numPr>
          <w:ilvl w:val="0"/>
          <w:numId w:val="30"/>
        </w:numPr>
        <w:spacing w:after="0" w:line="240" w:lineRule="auto"/>
        <w:jc w:val="both"/>
      </w:pPr>
      <w:r w:rsidRPr="002064D2">
        <w:t>Помощь  Казахстана в восстановлении западных областей СССР (1942-1953гг).</w:t>
      </w:r>
    </w:p>
    <w:p w:rsidR="00F71D8E" w:rsidRPr="002064D2" w:rsidRDefault="00F71D8E" w:rsidP="008A2C4E">
      <w:pPr>
        <w:pStyle w:val="BodyText2"/>
        <w:numPr>
          <w:ilvl w:val="0"/>
          <w:numId w:val="30"/>
        </w:numPr>
        <w:spacing w:after="0" w:line="240" w:lineRule="auto"/>
        <w:jc w:val="both"/>
      </w:pPr>
      <w:r w:rsidRPr="002064D2">
        <w:t>Общественно-политическая ситуация в республике.  «Дело» Бекмаханова Е., Сатпаева К., Сулеменова Б.</w:t>
      </w:r>
    </w:p>
    <w:p w:rsidR="00F71D8E" w:rsidRPr="002064D2" w:rsidRDefault="00F71D8E" w:rsidP="008A2C4E">
      <w:pPr>
        <w:pStyle w:val="BodyText2"/>
        <w:numPr>
          <w:ilvl w:val="0"/>
          <w:numId w:val="30"/>
        </w:numPr>
        <w:spacing w:after="0" w:line="240" w:lineRule="auto"/>
        <w:jc w:val="both"/>
      </w:pPr>
      <w:r w:rsidRPr="002064D2">
        <w:t>Развитие культуры и науки.</w:t>
      </w:r>
    </w:p>
    <w:p w:rsidR="00F71D8E" w:rsidRPr="002064D2" w:rsidRDefault="00F71D8E" w:rsidP="008A2C4E">
      <w:pPr>
        <w:pStyle w:val="BodyText2"/>
        <w:numPr>
          <w:ilvl w:val="0"/>
          <w:numId w:val="30"/>
        </w:numPr>
        <w:spacing w:after="0" w:line="240" w:lineRule="auto"/>
        <w:jc w:val="both"/>
      </w:pPr>
      <w:r w:rsidRPr="002064D2">
        <w:t>Трудности и проблемы восстановительного периода в Казахстане.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rPr>
          <w:b/>
          <w:bCs/>
        </w:rPr>
      </w:pPr>
      <w:r w:rsidRPr="002064D2">
        <w:rPr>
          <w:b/>
          <w:bCs/>
        </w:rPr>
        <w:t>Литература:</w:t>
      </w:r>
    </w:p>
    <w:p w:rsidR="00F71D8E" w:rsidRPr="002064D2" w:rsidRDefault="00F71D8E" w:rsidP="008A2C4E">
      <w:pPr>
        <w:pStyle w:val="BodyText2"/>
        <w:numPr>
          <w:ilvl w:val="0"/>
          <w:numId w:val="31"/>
        </w:numPr>
        <w:spacing w:after="0" w:line="240" w:lineRule="auto"/>
      </w:pPr>
      <w:r w:rsidRPr="002064D2">
        <w:t>Абылхожин Ж.Б. Очерки социально-экономической истории Казахстана в ХХ веке. – А.-1997</w:t>
      </w:r>
    </w:p>
    <w:p w:rsidR="00F71D8E" w:rsidRPr="002064D2" w:rsidRDefault="00F71D8E" w:rsidP="008A2C4E">
      <w:pPr>
        <w:pStyle w:val="BodyText2"/>
        <w:numPr>
          <w:ilvl w:val="0"/>
          <w:numId w:val="31"/>
        </w:numPr>
        <w:spacing w:after="0" w:line="240" w:lineRule="auto"/>
      </w:pPr>
      <w:r w:rsidRPr="002064D2">
        <w:t>Енисеева Л. Послесловие к «третьей волне» // Аргументы и факты. Казахстан, 1995, №8</w:t>
      </w:r>
    </w:p>
    <w:p w:rsidR="00F71D8E" w:rsidRPr="002064D2" w:rsidRDefault="00F71D8E" w:rsidP="008A2C4E">
      <w:pPr>
        <w:pStyle w:val="BodyText2"/>
        <w:numPr>
          <w:ilvl w:val="0"/>
          <w:numId w:val="31"/>
        </w:numPr>
        <w:spacing w:after="0" w:line="240" w:lineRule="auto"/>
      </w:pPr>
      <w:r w:rsidRPr="002064D2">
        <w:t>Зима В.Ф. Послевоенное общество: голод и преступность. // Отечественная история, 1995, №5</w:t>
      </w:r>
    </w:p>
    <w:p w:rsidR="00F71D8E" w:rsidRPr="002064D2" w:rsidRDefault="00F71D8E" w:rsidP="008A2C4E">
      <w:pPr>
        <w:pStyle w:val="BodyText2"/>
        <w:numPr>
          <w:ilvl w:val="0"/>
          <w:numId w:val="31"/>
        </w:numPr>
        <w:spacing w:after="0" w:line="240" w:lineRule="auto"/>
      </w:pPr>
      <w:r w:rsidRPr="002064D2">
        <w:t>История Казахстана: белые пятна. – А.-1991</w:t>
      </w:r>
    </w:p>
    <w:p w:rsidR="00F71D8E" w:rsidRPr="002064D2" w:rsidRDefault="00F71D8E" w:rsidP="008A2C4E">
      <w:pPr>
        <w:pStyle w:val="BodyText2"/>
        <w:numPr>
          <w:ilvl w:val="0"/>
          <w:numId w:val="31"/>
        </w:numPr>
        <w:spacing w:after="0" w:line="240" w:lineRule="auto"/>
      </w:pPr>
      <w:r w:rsidRPr="002064D2">
        <w:t>Козыбаев М.К., Едыгенов Н.Е. Труд во имя Победы. – А.-1995</w:t>
      </w:r>
    </w:p>
    <w:p w:rsidR="00F71D8E" w:rsidRPr="002064D2" w:rsidRDefault="00F71D8E" w:rsidP="008A2C4E">
      <w:pPr>
        <w:pStyle w:val="BodyText2"/>
        <w:numPr>
          <w:ilvl w:val="0"/>
          <w:numId w:val="31"/>
        </w:numPr>
        <w:spacing w:after="0" w:line="240" w:lineRule="auto"/>
      </w:pPr>
      <w:r w:rsidRPr="002064D2">
        <w:t>Куттыкадам С. Подвиг интеллигента Ильса Омарова // Аргументы и факты. Казахстан, 1995, №8</w:t>
      </w:r>
    </w:p>
    <w:p w:rsidR="00F71D8E" w:rsidRPr="002064D2" w:rsidRDefault="00F71D8E" w:rsidP="008A2C4E">
      <w:pPr>
        <w:pStyle w:val="BodyText2"/>
        <w:numPr>
          <w:ilvl w:val="0"/>
          <w:numId w:val="31"/>
        </w:numPr>
        <w:spacing w:after="0" w:line="240" w:lineRule="auto"/>
      </w:pPr>
      <w:r w:rsidRPr="002064D2">
        <w:t>Очерки экономической истории Казахской ССР (1860-1970гг) – А.-1974</w:t>
      </w:r>
    </w:p>
    <w:p w:rsidR="00F71D8E" w:rsidRPr="002064D2" w:rsidRDefault="00F71D8E" w:rsidP="008A2C4E">
      <w:pPr>
        <w:pStyle w:val="BodyText2"/>
        <w:numPr>
          <w:ilvl w:val="0"/>
          <w:numId w:val="31"/>
        </w:numPr>
        <w:spacing w:after="0" w:line="240" w:lineRule="auto"/>
      </w:pPr>
      <w:r w:rsidRPr="002064D2">
        <w:t>Сатпаев К.И. Избранные статьи о науке и культуре. – А.-1989</w:t>
      </w:r>
    </w:p>
    <w:p w:rsidR="00F71D8E" w:rsidRPr="002064D2" w:rsidRDefault="00F71D8E" w:rsidP="008A2C4E">
      <w:pPr>
        <w:pStyle w:val="BodyText2"/>
        <w:numPr>
          <w:ilvl w:val="0"/>
          <w:numId w:val="31"/>
        </w:numPr>
        <w:spacing w:after="0" w:line="240" w:lineRule="auto"/>
      </w:pPr>
      <w:r w:rsidRPr="002064D2">
        <w:t>Шевяков А.А. Советская продовольственная помощь странам народной демократии // Социологические исследования, 1996, №8</w:t>
      </w:r>
    </w:p>
    <w:p w:rsidR="00F71D8E" w:rsidRPr="002064D2" w:rsidRDefault="00F71D8E" w:rsidP="008A2C4E">
      <w:pPr>
        <w:pStyle w:val="BodyText2"/>
        <w:numPr>
          <w:ilvl w:val="0"/>
          <w:numId w:val="31"/>
        </w:numPr>
        <w:spacing w:after="0" w:line="240" w:lineRule="auto"/>
      </w:pPr>
      <w:r w:rsidRPr="002064D2">
        <w:t>Верт Н. История советского государства 1900-1991гг. –М.-1992</w:t>
      </w:r>
    </w:p>
    <w:p w:rsidR="00F71D8E" w:rsidRPr="002064D2" w:rsidRDefault="00F71D8E" w:rsidP="008A2C4E">
      <w:pPr>
        <w:pStyle w:val="BodyText2"/>
        <w:numPr>
          <w:ilvl w:val="0"/>
          <w:numId w:val="31"/>
        </w:numPr>
        <w:spacing w:after="0" w:line="240" w:lineRule="auto"/>
      </w:pPr>
      <w:r w:rsidRPr="002064D2">
        <w:t>Гуркевич Л. Тоталитаризм против интеллигенции. – А.-1992</w:t>
      </w:r>
    </w:p>
    <w:p w:rsidR="00F71D8E" w:rsidRPr="002064D2" w:rsidRDefault="00F71D8E" w:rsidP="008A2C4E">
      <w:pPr>
        <w:pStyle w:val="BodyText2"/>
        <w:numPr>
          <w:ilvl w:val="0"/>
          <w:numId w:val="31"/>
        </w:numPr>
        <w:spacing w:after="0" w:line="240" w:lineRule="auto"/>
      </w:pPr>
      <w:r w:rsidRPr="002064D2">
        <w:t>Кунаев Д.А. От Сталина до Горбачева. – А.-1994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 xml:space="preserve">     Контрольные вопросы:</w:t>
      </w:r>
    </w:p>
    <w:p w:rsidR="00F71D8E" w:rsidRPr="002064D2" w:rsidRDefault="00F71D8E" w:rsidP="008A2C4E">
      <w:pPr>
        <w:numPr>
          <w:ilvl w:val="0"/>
          <w:numId w:val="10"/>
        </w:numPr>
        <w:tabs>
          <w:tab w:val="clear" w:pos="720"/>
          <w:tab w:val="left" w:pos="900"/>
          <w:tab w:val="left" w:pos="1080"/>
        </w:tabs>
        <w:spacing w:after="0" w:line="240" w:lineRule="auto"/>
        <w:ind w:left="360" w:firstLine="36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Что вы знаете о К.И.Сатпаеве?</w:t>
      </w:r>
    </w:p>
    <w:p w:rsidR="00F71D8E" w:rsidRPr="002064D2" w:rsidRDefault="00F71D8E" w:rsidP="008A2C4E">
      <w:pPr>
        <w:numPr>
          <w:ilvl w:val="0"/>
          <w:numId w:val="10"/>
        </w:numPr>
        <w:tabs>
          <w:tab w:val="clear" w:pos="720"/>
          <w:tab w:val="left" w:pos="900"/>
          <w:tab w:val="left" w:pos="1080"/>
        </w:tabs>
        <w:spacing w:after="0" w:line="240" w:lineRule="auto"/>
        <w:ind w:left="360" w:firstLine="36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Назовите работу Е.Бекмаханова?</w:t>
      </w:r>
    </w:p>
    <w:p w:rsidR="00F71D8E" w:rsidRPr="002064D2" w:rsidRDefault="00F71D8E" w:rsidP="008A2C4E">
      <w:pPr>
        <w:numPr>
          <w:ilvl w:val="0"/>
          <w:numId w:val="10"/>
        </w:numPr>
        <w:tabs>
          <w:tab w:val="clear" w:pos="720"/>
          <w:tab w:val="left" w:pos="900"/>
          <w:tab w:val="left" w:pos="1080"/>
        </w:tabs>
        <w:spacing w:after="0" w:line="240" w:lineRule="auto"/>
        <w:ind w:left="360" w:firstLine="36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Когда была отменена карточная система?</w:t>
      </w:r>
    </w:p>
    <w:p w:rsidR="00F71D8E" w:rsidRPr="002064D2" w:rsidRDefault="00F71D8E" w:rsidP="008A2C4E">
      <w:pPr>
        <w:numPr>
          <w:ilvl w:val="0"/>
          <w:numId w:val="10"/>
        </w:numPr>
        <w:tabs>
          <w:tab w:val="clear" w:pos="720"/>
          <w:tab w:val="left" w:pos="900"/>
          <w:tab w:val="left" w:pos="1080"/>
        </w:tabs>
        <w:spacing w:after="0" w:line="240" w:lineRule="auto"/>
        <w:ind w:left="360" w:firstLine="36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Какую пятилетку называют восстановительной?</w:t>
      </w:r>
    </w:p>
    <w:p w:rsidR="00F71D8E" w:rsidRPr="002064D2" w:rsidRDefault="00F71D8E" w:rsidP="008A2C4E">
      <w:pPr>
        <w:pStyle w:val="BodyText2"/>
        <w:spacing w:after="0" w:line="240" w:lineRule="auto"/>
        <w:ind w:left="360"/>
      </w:pPr>
    </w:p>
    <w:p w:rsidR="00F71D8E" w:rsidRPr="002064D2" w:rsidRDefault="00F71D8E" w:rsidP="008A2C4E">
      <w:pPr>
        <w:pStyle w:val="BodyText2"/>
        <w:spacing w:after="0" w:line="240" w:lineRule="auto"/>
        <w:ind w:left="360"/>
      </w:pPr>
    </w:p>
    <w:p w:rsidR="00F71D8E" w:rsidRPr="002064D2" w:rsidRDefault="00F71D8E" w:rsidP="008A2C4E">
      <w:pPr>
        <w:pStyle w:val="BodyText2"/>
        <w:spacing w:after="0" w:line="240" w:lineRule="auto"/>
        <w:ind w:left="360"/>
      </w:pPr>
    </w:p>
    <w:p w:rsidR="00F71D8E" w:rsidRPr="002064D2" w:rsidRDefault="00F71D8E" w:rsidP="008A2C4E">
      <w:pPr>
        <w:pStyle w:val="BodyText2"/>
        <w:spacing w:after="0" w:line="240" w:lineRule="auto"/>
        <w:ind w:left="360"/>
        <w:rPr>
          <w:b/>
          <w:bCs/>
          <w:sz w:val="28"/>
          <w:szCs w:val="28"/>
        </w:rPr>
      </w:pPr>
      <w:r w:rsidRPr="002064D2">
        <w:rPr>
          <w:b/>
          <w:bCs/>
          <w:sz w:val="28"/>
          <w:szCs w:val="28"/>
        </w:rPr>
        <w:t>Тема 10 Кризисные явления в сельском хозяйстве в 50-60 годах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jc w:val="both"/>
      </w:pPr>
      <w:r w:rsidRPr="002064D2">
        <w:rPr>
          <w:b/>
          <w:bCs/>
        </w:rPr>
        <w:t xml:space="preserve">Цель: </w:t>
      </w:r>
      <w:r w:rsidRPr="002064D2">
        <w:t>используя источники и литературу дать оценку  кризисным явлениям в сельском хозяйстве в 50-60-е гг.  Особое внимание обратить на этапы и последствия освоения целинных земель. Прививать навыки работы с историческими источниками.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rPr>
          <w:b/>
          <w:bCs/>
        </w:rPr>
      </w:pPr>
      <w:r w:rsidRPr="002064D2">
        <w:rPr>
          <w:b/>
          <w:bCs/>
        </w:rPr>
        <w:t>План:</w:t>
      </w:r>
    </w:p>
    <w:p w:rsidR="00F71D8E" w:rsidRPr="002064D2" w:rsidRDefault="00F71D8E" w:rsidP="008A2C4E">
      <w:pPr>
        <w:pStyle w:val="BodyText2"/>
        <w:numPr>
          <w:ilvl w:val="0"/>
          <w:numId w:val="32"/>
        </w:numPr>
        <w:spacing w:after="0" w:line="240" w:lineRule="auto"/>
      </w:pPr>
      <w:r w:rsidRPr="002064D2">
        <w:t>Переход от административного к экономическому методам управления сельским хозяйством.</w:t>
      </w:r>
    </w:p>
    <w:p w:rsidR="00F71D8E" w:rsidRPr="002064D2" w:rsidRDefault="00F71D8E" w:rsidP="008A2C4E">
      <w:pPr>
        <w:pStyle w:val="BodyText2"/>
        <w:numPr>
          <w:ilvl w:val="0"/>
          <w:numId w:val="32"/>
        </w:numPr>
        <w:spacing w:after="0" w:line="240" w:lineRule="auto"/>
      </w:pPr>
      <w:r w:rsidRPr="002064D2">
        <w:t>Освоение целинных земель: этапы и последствия.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rPr>
          <w:b/>
          <w:bCs/>
        </w:rPr>
      </w:pPr>
      <w:r w:rsidRPr="002064D2">
        <w:rPr>
          <w:b/>
          <w:bCs/>
        </w:rPr>
        <w:t>Литература: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Абылхожин Ж.Б. Очерки социально-экономической истории Казахстана в ХХ веке. – А.-1997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Асылбеков М., Галиев А. Социально-демографические процессы в Казахстане. – А.-1989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Базанова Ф.Н. Формирование и развитие структуры населения Казахской ССР. – А.-1987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Бозтаев К. Семипалатинский полигон. – А.-1992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Даулбаев Н.Н. Караганда – третья угольная база СССР. – А.-1971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Жакупбеков С.К. История легкой индустрии Казахстана (1917-1980гг) – А.-1984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Ковальский С.Л., Маданов Х.Л. Освоение целинных земель в Казахстане. – А.-1986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Кунаев Д.А. О моем времени – А.-1992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Кунаев Д.А. От Сталина до Горбачева. –А.-1994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Маданов Х. Подъем целины с точки зрения историографии (о недостатках в освоении целины) // Партийная жизнь Казахстана –1990, № 9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Татимов М.Б. Социальная обусловленность демографических процессов – А.-1989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Темиргалиев К.Е. Борьба за нефть Казахстана. – А.-1982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Шаймуханов Д.А. Создание и развитие черной металлургии в Казахстане. – А.-1981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Абжанов Х. Сельская интеллигенция в Казахстане: вчера, сегодня, завтра. – А.-1990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Абсаттаров Р.Б. Национальные процессы: особенности и проблемы. – А.-1995</w:t>
      </w:r>
    </w:p>
    <w:p w:rsidR="00F71D8E" w:rsidRPr="002064D2" w:rsidRDefault="00F71D8E" w:rsidP="008A2C4E">
      <w:pPr>
        <w:pStyle w:val="BodyText2"/>
        <w:numPr>
          <w:ilvl w:val="0"/>
          <w:numId w:val="40"/>
        </w:numPr>
        <w:spacing w:after="0" w:line="240" w:lineRule="auto"/>
      </w:pPr>
      <w:r w:rsidRPr="002064D2">
        <w:t>Каражанов К.С. Освоение целинных и залежных земель Казахстана: достижения и просчеты // Некоторые вопросы истории Казахстана. Сб. ст. – А.-1994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 xml:space="preserve">     Контрольные вопросы:</w:t>
      </w:r>
    </w:p>
    <w:p w:rsidR="00F71D8E" w:rsidRPr="002064D2" w:rsidRDefault="00F71D8E" w:rsidP="008A2C4E">
      <w:pPr>
        <w:numPr>
          <w:ilvl w:val="0"/>
          <w:numId w:val="11"/>
        </w:numPr>
        <w:spacing w:after="0" w:line="240" w:lineRule="auto"/>
        <w:ind w:firstLine="18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Когда началось освоение целинных и залежных земель?</w:t>
      </w:r>
    </w:p>
    <w:p w:rsidR="00F71D8E" w:rsidRPr="002064D2" w:rsidRDefault="00F71D8E" w:rsidP="008A2C4E">
      <w:pPr>
        <w:numPr>
          <w:ilvl w:val="0"/>
          <w:numId w:val="11"/>
        </w:numPr>
        <w:spacing w:after="0" w:line="240" w:lineRule="auto"/>
        <w:ind w:firstLine="18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Назовите имена первоцелинников?</w:t>
      </w:r>
    </w:p>
    <w:p w:rsidR="00F71D8E" w:rsidRPr="002064D2" w:rsidRDefault="00F71D8E" w:rsidP="008A2C4E">
      <w:pPr>
        <w:numPr>
          <w:ilvl w:val="0"/>
          <w:numId w:val="11"/>
        </w:numPr>
        <w:spacing w:after="0" w:line="240" w:lineRule="auto"/>
        <w:ind w:firstLine="18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Каковы итоги освоения целинных земель?</w:t>
      </w:r>
    </w:p>
    <w:p w:rsidR="00F71D8E" w:rsidRPr="002064D2" w:rsidRDefault="00F71D8E" w:rsidP="008A2C4E">
      <w:pPr>
        <w:ind w:left="360"/>
        <w:rPr>
          <w:rFonts w:ascii="Times New Roman" w:hAnsi="Times New Roman" w:cs="Times New Roman"/>
        </w:rPr>
      </w:pPr>
    </w:p>
    <w:p w:rsidR="00F71D8E" w:rsidRPr="002064D2" w:rsidRDefault="00F71D8E" w:rsidP="008A2C4E">
      <w:pPr>
        <w:pStyle w:val="BodyText2"/>
        <w:spacing w:after="0" w:line="240" w:lineRule="auto"/>
        <w:ind w:left="360"/>
      </w:pPr>
    </w:p>
    <w:p w:rsidR="00F71D8E" w:rsidRPr="002064D2" w:rsidRDefault="00F71D8E" w:rsidP="008A2C4E">
      <w:pPr>
        <w:pStyle w:val="BodyText2"/>
        <w:spacing w:after="0" w:line="240" w:lineRule="auto"/>
        <w:ind w:left="360"/>
      </w:pPr>
    </w:p>
    <w:p w:rsidR="00F71D8E" w:rsidRPr="002064D2" w:rsidRDefault="00F71D8E" w:rsidP="008A2C4E">
      <w:pPr>
        <w:pStyle w:val="BodyText2"/>
        <w:spacing w:after="0" w:line="240" w:lineRule="auto"/>
        <w:ind w:left="1440" w:hanging="1080"/>
        <w:jc w:val="both"/>
        <w:rPr>
          <w:b/>
          <w:bCs/>
          <w:sz w:val="28"/>
          <w:szCs w:val="28"/>
        </w:rPr>
      </w:pPr>
      <w:r w:rsidRPr="002064D2">
        <w:rPr>
          <w:b/>
          <w:bCs/>
          <w:sz w:val="28"/>
          <w:szCs w:val="28"/>
        </w:rPr>
        <w:t>Тема 11 Тенденции снижения темпов социально-экономического развития в  70-80 годы.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jc w:val="both"/>
      </w:pPr>
      <w:r w:rsidRPr="002064D2">
        <w:rPr>
          <w:b/>
          <w:bCs/>
        </w:rPr>
        <w:t xml:space="preserve">Цель: </w:t>
      </w:r>
      <w:r w:rsidRPr="002064D2">
        <w:t>на основе источников и литературы определить характер  промышленного развития республики. Показать противоречия в аграрном секторе и отметить тенденции снижения темпов социально-экономического развития. Формировать интерес к истории  своей страны, развивать навыки творческого поиска, умение анализировать и обобщать.</w:t>
      </w:r>
    </w:p>
    <w:p w:rsidR="00F71D8E" w:rsidRPr="002064D2" w:rsidRDefault="00F71D8E" w:rsidP="008A2C4E">
      <w:pPr>
        <w:pStyle w:val="BodyText2"/>
        <w:spacing w:after="0" w:line="240" w:lineRule="auto"/>
        <w:ind w:left="360"/>
      </w:pPr>
      <w:r w:rsidRPr="002064D2">
        <w:rPr>
          <w:b/>
          <w:bCs/>
        </w:rPr>
        <w:t>План:</w:t>
      </w:r>
    </w:p>
    <w:p w:rsidR="00F71D8E" w:rsidRPr="002064D2" w:rsidRDefault="00F71D8E" w:rsidP="008A2C4E">
      <w:pPr>
        <w:pStyle w:val="BodyText2"/>
        <w:numPr>
          <w:ilvl w:val="0"/>
          <w:numId w:val="41"/>
        </w:numPr>
        <w:spacing w:after="0" w:line="240" w:lineRule="auto"/>
      </w:pPr>
      <w:r w:rsidRPr="002064D2">
        <w:t>Сырьевой характер развития промышленности.</w:t>
      </w:r>
    </w:p>
    <w:p w:rsidR="00F71D8E" w:rsidRPr="002064D2" w:rsidRDefault="00F71D8E" w:rsidP="008A2C4E">
      <w:pPr>
        <w:pStyle w:val="BodyText2"/>
        <w:numPr>
          <w:ilvl w:val="0"/>
          <w:numId w:val="41"/>
        </w:numPr>
        <w:spacing w:after="0" w:line="240" w:lineRule="auto"/>
      </w:pPr>
      <w:r w:rsidRPr="002064D2">
        <w:t>Противоречия в аграрном секторе.</w:t>
      </w:r>
    </w:p>
    <w:p w:rsidR="00F71D8E" w:rsidRPr="002064D2" w:rsidRDefault="00F71D8E" w:rsidP="008A2C4E">
      <w:pPr>
        <w:pStyle w:val="BodyText2"/>
        <w:numPr>
          <w:ilvl w:val="0"/>
          <w:numId w:val="41"/>
        </w:numPr>
        <w:spacing w:after="0" w:line="240" w:lineRule="auto"/>
      </w:pPr>
      <w:r w:rsidRPr="002064D2">
        <w:t>Экологический кризис. Трагедия Арала.</w:t>
      </w:r>
    </w:p>
    <w:p w:rsidR="00F71D8E" w:rsidRPr="002064D2" w:rsidRDefault="00F71D8E" w:rsidP="008A2C4E">
      <w:pPr>
        <w:pStyle w:val="BodyText2"/>
        <w:numPr>
          <w:ilvl w:val="0"/>
          <w:numId w:val="41"/>
        </w:numPr>
        <w:spacing w:after="0" w:line="240" w:lineRule="auto"/>
      </w:pPr>
      <w:r w:rsidRPr="002064D2">
        <w:t>События 1979г. в Целинограде.</w:t>
      </w:r>
    </w:p>
    <w:p w:rsidR="00F71D8E" w:rsidRPr="002064D2" w:rsidRDefault="00F71D8E" w:rsidP="008A2C4E">
      <w:pPr>
        <w:pStyle w:val="BodyText2"/>
        <w:spacing w:after="0" w:line="240" w:lineRule="auto"/>
        <w:rPr>
          <w:b/>
          <w:bCs/>
        </w:rPr>
      </w:pPr>
      <w:r w:rsidRPr="002064D2">
        <w:rPr>
          <w:b/>
          <w:bCs/>
        </w:rPr>
        <w:t xml:space="preserve">     Литература: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Абылхожин Ж.Б. Очерки социально-экономической истории Казахстана в ХХ веке. – А.-1997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Асылбеков М., Галиев А. Социально-демографические процессы в Казахстане. – А.-1989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Базанова Ф.Н. Формирование и развитие структуры населения Казахской ССР. – А.-1987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Бозтаев К. Семипалатинский полигон. – А.-1992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Даулбаев Н.Н. Караганда – третья угольная база СССР. – А.-1971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Жакупбеков С.К. История легкой индустрии Казахстана (1917-1980гг) – А.-1984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Ковальский С.Л., Маданов Х.Л. Освоение целинных земель в Казахстане. – А.-1986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Кунаев Д.А. О моем времени – А.-1992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Кунаев Д.А. От Сталина до Горбачева. –А.-1994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Маданов Х. Подъем целины с точки зрения историографии (о недостатках в освоении целины) // Партийная жизнь Казахстана –1990, №9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Татимов М.Б. Социальная обусловленность демографических процессов – А.-1989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Темиргалиев К.Е. Борьба за нефть Казахстана. – А.-1982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Шаймуханов Д.А. Создание и развитие черной металлургии в Казахстане. – А.-1981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Абжанов Х. Сельская интеллигенция в Казахстане: вчера, сегодня, завтра. – А.-1990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Абсаттаров Р.Б. Национальные процессы: особенности и проблемы. – А.-1995</w:t>
      </w:r>
    </w:p>
    <w:p w:rsidR="00F71D8E" w:rsidRPr="002064D2" w:rsidRDefault="00F71D8E" w:rsidP="008A2C4E">
      <w:pPr>
        <w:pStyle w:val="BodyText2"/>
        <w:numPr>
          <w:ilvl w:val="0"/>
          <w:numId w:val="4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2064D2">
        <w:t>Каражанов К.С. Освоение целинных и залежных земель Казахстана: достижения и просчеты // Некоторые вопросы истории Казахстана. Сб. ст. – А.-1994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 xml:space="preserve">      Контрольные вопросы:</w:t>
      </w:r>
    </w:p>
    <w:p w:rsidR="00F71D8E" w:rsidRPr="002064D2" w:rsidRDefault="00F71D8E" w:rsidP="008A2C4E">
      <w:pPr>
        <w:numPr>
          <w:ilvl w:val="0"/>
          <w:numId w:val="12"/>
        </w:numPr>
        <w:tabs>
          <w:tab w:val="left" w:pos="1080"/>
        </w:tabs>
        <w:spacing w:after="0" w:line="240" w:lineRule="auto"/>
        <w:ind w:firstLine="18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Что вы знаете о трагедии Арала?</w:t>
      </w:r>
    </w:p>
    <w:p w:rsidR="00F71D8E" w:rsidRPr="002064D2" w:rsidRDefault="00F71D8E" w:rsidP="008A2C4E">
      <w:pPr>
        <w:numPr>
          <w:ilvl w:val="0"/>
          <w:numId w:val="12"/>
        </w:numPr>
        <w:tabs>
          <w:tab w:val="left" w:pos="1080"/>
        </w:tabs>
        <w:spacing w:after="0" w:line="240" w:lineRule="auto"/>
        <w:ind w:firstLine="180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Что послужило причиной  события 1979 г. в Целинограде?</w:t>
      </w:r>
    </w:p>
    <w:p w:rsidR="00F71D8E" w:rsidRPr="002064D2" w:rsidRDefault="00F71D8E" w:rsidP="008A2C4E">
      <w:pPr>
        <w:ind w:left="360"/>
        <w:rPr>
          <w:rFonts w:ascii="Times New Roman" w:hAnsi="Times New Roman" w:cs="Times New Roman"/>
        </w:rPr>
      </w:pPr>
    </w:p>
    <w:p w:rsidR="00F71D8E" w:rsidRPr="002064D2" w:rsidRDefault="00F71D8E" w:rsidP="008A2C4E">
      <w:pPr>
        <w:pStyle w:val="BodyText2"/>
        <w:spacing w:after="0" w:line="240" w:lineRule="auto"/>
        <w:ind w:left="360"/>
      </w:pPr>
    </w:p>
    <w:p w:rsidR="00F71D8E" w:rsidRPr="002064D2" w:rsidRDefault="00F71D8E" w:rsidP="008A2C4E">
      <w:pPr>
        <w:pStyle w:val="BodyText2"/>
        <w:spacing w:after="0" w:line="240" w:lineRule="auto"/>
        <w:rPr>
          <w:b/>
          <w:bCs/>
          <w:sz w:val="28"/>
          <w:szCs w:val="28"/>
        </w:rPr>
      </w:pPr>
      <w:r w:rsidRPr="002064D2">
        <w:rPr>
          <w:b/>
          <w:bCs/>
          <w:sz w:val="28"/>
          <w:szCs w:val="28"/>
        </w:rPr>
        <w:t>Тема 12 Курс на демократизацию общества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jc w:val="both"/>
      </w:pPr>
      <w:r w:rsidRPr="002064D2">
        <w:rPr>
          <w:b/>
          <w:bCs/>
        </w:rPr>
        <w:t xml:space="preserve">Цель: </w:t>
      </w:r>
      <w:r w:rsidRPr="002064D2">
        <w:t>используя источники и литературу систематизировать и обобщить  политическое развитие Казахстана в период перестройки. Особое внимание обратить на причины, характер и последствия декабрьских событий 1986 г. в Алматы. Формировать чувство сопричастности к истории своей страны, умение объективно, правдиво отображать исторические события.</w:t>
      </w:r>
    </w:p>
    <w:p w:rsidR="00F71D8E" w:rsidRPr="002064D2" w:rsidRDefault="00F71D8E" w:rsidP="008A2C4E">
      <w:pPr>
        <w:pStyle w:val="BodyText2"/>
        <w:spacing w:after="0" w:line="240" w:lineRule="auto"/>
        <w:ind w:left="360"/>
      </w:pPr>
      <w:r w:rsidRPr="002064D2">
        <w:rPr>
          <w:b/>
          <w:bCs/>
        </w:rPr>
        <w:t>План:</w:t>
      </w:r>
    </w:p>
    <w:p w:rsidR="00F71D8E" w:rsidRPr="002064D2" w:rsidRDefault="00F71D8E" w:rsidP="008A2C4E">
      <w:pPr>
        <w:pStyle w:val="BodyText2"/>
        <w:numPr>
          <w:ilvl w:val="0"/>
          <w:numId w:val="44"/>
        </w:numPr>
        <w:spacing w:after="0" w:line="240" w:lineRule="auto"/>
      </w:pPr>
      <w:r w:rsidRPr="002064D2">
        <w:t>Апрель 1985г. Курс на ускорение социально-экономического развития страны.</w:t>
      </w:r>
    </w:p>
    <w:p w:rsidR="00F71D8E" w:rsidRPr="002064D2" w:rsidRDefault="00F71D8E" w:rsidP="008A2C4E">
      <w:pPr>
        <w:pStyle w:val="BodyText2"/>
        <w:numPr>
          <w:ilvl w:val="0"/>
          <w:numId w:val="44"/>
        </w:numPr>
        <w:spacing w:after="0" w:line="240" w:lineRule="auto"/>
      </w:pPr>
      <w:r w:rsidRPr="002064D2">
        <w:t>Декабрьские (1986г.) события в Алма-Ате.</w:t>
      </w:r>
    </w:p>
    <w:p w:rsidR="00F71D8E" w:rsidRPr="002064D2" w:rsidRDefault="00F71D8E" w:rsidP="008A2C4E">
      <w:pPr>
        <w:pStyle w:val="BodyText2"/>
        <w:numPr>
          <w:ilvl w:val="0"/>
          <w:numId w:val="44"/>
        </w:numPr>
        <w:spacing w:after="0" w:line="240" w:lineRule="auto"/>
      </w:pPr>
      <w:r w:rsidRPr="002064D2">
        <w:t>Экономическая и политическая жизнь республики в 1987-1990 гг.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rPr>
          <w:b/>
          <w:bCs/>
        </w:rPr>
      </w:pPr>
      <w:r w:rsidRPr="002064D2">
        <w:rPr>
          <w:b/>
          <w:bCs/>
        </w:rPr>
        <w:t>Литература:</w:t>
      </w:r>
    </w:p>
    <w:p w:rsidR="00F71D8E" w:rsidRPr="002064D2" w:rsidRDefault="00F71D8E" w:rsidP="008A2C4E">
      <w:pPr>
        <w:pStyle w:val="BodyText2"/>
        <w:numPr>
          <w:ilvl w:val="0"/>
          <w:numId w:val="45"/>
        </w:numPr>
        <w:tabs>
          <w:tab w:val="left" w:pos="900"/>
        </w:tabs>
        <w:spacing w:after="0" w:line="240" w:lineRule="auto"/>
      </w:pPr>
      <w:r w:rsidRPr="002064D2">
        <w:t>Абильдин С. Парламент Казахстана: от Союза к государственности. – А.-1993</w:t>
      </w:r>
    </w:p>
    <w:p w:rsidR="00F71D8E" w:rsidRPr="002064D2" w:rsidRDefault="00F71D8E" w:rsidP="008A2C4E">
      <w:pPr>
        <w:pStyle w:val="BodyText2"/>
        <w:numPr>
          <w:ilvl w:val="0"/>
          <w:numId w:val="45"/>
        </w:numPr>
        <w:tabs>
          <w:tab w:val="left" w:pos="900"/>
        </w:tabs>
        <w:spacing w:after="0" w:line="240" w:lineRule="auto"/>
      </w:pPr>
      <w:r w:rsidRPr="002064D2">
        <w:t>Алма-Ата, 1986. Декабрь.кн.1-2.-А.-1991</w:t>
      </w:r>
    </w:p>
    <w:p w:rsidR="00F71D8E" w:rsidRPr="002064D2" w:rsidRDefault="00F71D8E" w:rsidP="008A2C4E">
      <w:pPr>
        <w:pStyle w:val="BodyText2"/>
        <w:numPr>
          <w:ilvl w:val="0"/>
          <w:numId w:val="45"/>
        </w:numPr>
        <w:tabs>
          <w:tab w:val="left" w:pos="900"/>
        </w:tabs>
        <w:spacing w:after="0" w:line="240" w:lineRule="auto"/>
      </w:pPr>
      <w:r w:rsidRPr="002064D2">
        <w:t>Горбачев М.С. Выступление на совещании партийно-хозяйственного актива 7 сентября 1985г. в г. Целинограде // Казахстанская правда. – 1985, 11 сентября</w:t>
      </w:r>
    </w:p>
    <w:p w:rsidR="00F71D8E" w:rsidRPr="002064D2" w:rsidRDefault="00F71D8E" w:rsidP="008A2C4E">
      <w:pPr>
        <w:pStyle w:val="BodyText2"/>
        <w:numPr>
          <w:ilvl w:val="0"/>
          <w:numId w:val="45"/>
        </w:numPr>
        <w:tabs>
          <w:tab w:val="left" w:pos="900"/>
        </w:tabs>
        <w:spacing w:after="0" w:line="240" w:lineRule="auto"/>
      </w:pPr>
      <w:r w:rsidRPr="002064D2">
        <w:t>Горбачев М.С. Доклад на апрельском (1985г.) Пленуме ЦК КПСС // Материалы Пленума.-М.-1985</w:t>
      </w:r>
    </w:p>
    <w:p w:rsidR="00F71D8E" w:rsidRPr="002064D2" w:rsidRDefault="00F71D8E" w:rsidP="008A2C4E">
      <w:pPr>
        <w:pStyle w:val="BodyText2"/>
        <w:numPr>
          <w:ilvl w:val="0"/>
          <w:numId w:val="45"/>
        </w:numPr>
        <w:tabs>
          <w:tab w:val="left" w:pos="900"/>
        </w:tabs>
        <w:spacing w:after="0" w:line="240" w:lineRule="auto"/>
      </w:pPr>
      <w:r w:rsidRPr="002064D2">
        <w:t>Кунаев Д.А. О моем времени. А.-1992</w:t>
      </w:r>
    </w:p>
    <w:p w:rsidR="00F71D8E" w:rsidRPr="002064D2" w:rsidRDefault="00F71D8E" w:rsidP="008A2C4E">
      <w:pPr>
        <w:pStyle w:val="BodyText2"/>
        <w:numPr>
          <w:ilvl w:val="0"/>
          <w:numId w:val="45"/>
        </w:numPr>
        <w:tabs>
          <w:tab w:val="left" w:pos="900"/>
        </w:tabs>
        <w:spacing w:after="0" w:line="240" w:lineRule="auto"/>
      </w:pPr>
      <w:r w:rsidRPr="002064D2">
        <w:t>Назарбаев Н.А. На пороге ХХ</w:t>
      </w:r>
      <w:r w:rsidRPr="002064D2">
        <w:rPr>
          <w:lang w:val="en-US"/>
        </w:rPr>
        <w:t>I</w:t>
      </w:r>
      <w:r w:rsidRPr="002064D2">
        <w:t xml:space="preserve"> века. – А.-1996</w:t>
      </w:r>
    </w:p>
    <w:p w:rsidR="00F71D8E" w:rsidRPr="002064D2" w:rsidRDefault="00F71D8E" w:rsidP="008A2C4E">
      <w:pPr>
        <w:pStyle w:val="BodyText2"/>
        <w:numPr>
          <w:ilvl w:val="0"/>
          <w:numId w:val="45"/>
        </w:numPr>
        <w:tabs>
          <w:tab w:val="left" w:pos="900"/>
        </w:tabs>
        <w:spacing w:after="0" w:line="240" w:lineRule="auto"/>
      </w:pPr>
      <w:r w:rsidRPr="002064D2">
        <w:t>Социально-экономическая сфера Казахстана: проблемы перестройки. – А.-1991</w:t>
      </w:r>
    </w:p>
    <w:p w:rsidR="00F71D8E" w:rsidRPr="002064D2" w:rsidRDefault="00F71D8E" w:rsidP="008A2C4E">
      <w:pPr>
        <w:pStyle w:val="BodyText2"/>
        <w:numPr>
          <w:ilvl w:val="0"/>
          <w:numId w:val="45"/>
        </w:numPr>
        <w:tabs>
          <w:tab w:val="left" w:pos="900"/>
        </w:tabs>
        <w:spacing w:after="0" w:line="240" w:lineRule="auto"/>
      </w:pPr>
      <w:r w:rsidRPr="002064D2">
        <w:t>Б. Аяганов Декабрь: цена мифотворчества // ленинская смена 1990, 14 декабря</w:t>
      </w:r>
    </w:p>
    <w:p w:rsidR="00F71D8E" w:rsidRPr="002064D2" w:rsidRDefault="00F71D8E" w:rsidP="008A2C4E">
      <w:pPr>
        <w:pStyle w:val="BodyText2"/>
        <w:numPr>
          <w:ilvl w:val="0"/>
          <w:numId w:val="45"/>
        </w:numPr>
        <w:tabs>
          <w:tab w:val="left" w:pos="900"/>
        </w:tabs>
        <w:spacing w:after="0" w:line="240" w:lineRule="auto"/>
      </w:pPr>
      <w:r w:rsidRPr="002064D2">
        <w:t>Абсаттаров Р.Б. Национальные процессы: особенности и проблемы. – А.-1995</w:t>
      </w:r>
    </w:p>
    <w:p w:rsidR="00F71D8E" w:rsidRPr="002064D2" w:rsidRDefault="00F71D8E" w:rsidP="008A2C4E">
      <w:pPr>
        <w:pStyle w:val="BodyText2"/>
        <w:numPr>
          <w:ilvl w:val="0"/>
          <w:numId w:val="45"/>
        </w:numPr>
        <w:tabs>
          <w:tab w:val="left" w:pos="900"/>
        </w:tabs>
        <w:spacing w:after="0" w:line="240" w:lineRule="auto"/>
      </w:pPr>
      <w:r w:rsidRPr="002064D2">
        <w:t>Берденова К.А., Иманбердиева К.А. Аграрная политика тоталитарного государства как фактор кризисного состояния сельского хозяйства Казахстана. –А.-1994</w:t>
      </w:r>
    </w:p>
    <w:p w:rsidR="00F71D8E" w:rsidRPr="002064D2" w:rsidRDefault="00F71D8E" w:rsidP="008A2C4E">
      <w:pPr>
        <w:pStyle w:val="BodyText2"/>
        <w:numPr>
          <w:ilvl w:val="0"/>
          <w:numId w:val="45"/>
        </w:numPr>
        <w:tabs>
          <w:tab w:val="left" w:pos="900"/>
        </w:tabs>
        <w:spacing w:after="0" w:line="240" w:lineRule="auto"/>
      </w:pPr>
      <w:r w:rsidRPr="002064D2">
        <w:t>Абылхожин Ж.Б., Бурханов К.Н, Кадырбаев А.Ш., Султанов Т.И. Страна в сердце Евразии. – А.-1998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 xml:space="preserve">    Контрольные вопросы:</w:t>
      </w:r>
    </w:p>
    <w:p w:rsidR="00F71D8E" w:rsidRPr="002064D2" w:rsidRDefault="00F71D8E" w:rsidP="008A2C4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Какие решения были приняты на Апрельском пленуме 1985 г.?</w:t>
      </w:r>
    </w:p>
    <w:p w:rsidR="00F71D8E" w:rsidRPr="002064D2" w:rsidRDefault="00F71D8E" w:rsidP="008A2C4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Что такое демократия?</w:t>
      </w:r>
    </w:p>
    <w:p w:rsidR="00F71D8E" w:rsidRPr="002064D2" w:rsidRDefault="00F71D8E" w:rsidP="008A2C4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Что означает перестройка?</w:t>
      </w:r>
    </w:p>
    <w:p w:rsidR="00F71D8E" w:rsidRPr="002064D2" w:rsidRDefault="00F71D8E" w:rsidP="008A2C4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Кто был реабилитирован из числа репрессированных в 30-е годы?</w:t>
      </w:r>
    </w:p>
    <w:p w:rsidR="00F71D8E" w:rsidRPr="002064D2" w:rsidRDefault="00F71D8E" w:rsidP="008A2C4E">
      <w:pPr>
        <w:pStyle w:val="BodyText2"/>
        <w:spacing w:after="0" w:line="240" w:lineRule="auto"/>
        <w:ind w:left="360"/>
      </w:pPr>
    </w:p>
    <w:p w:rsidR="00F71D8E" w:rsidRPr="002064D2" w:rsidRDefault="00F71D8E" w:rsidP="008A2C4E">
      <w:pPr>
        <w:pStyle w:val="BodyText2"/>
        <w:spacing w:after="0" w:line="240" w:lineRule="auto"/>
        <w:ind w:left="360"/>
        <w:jc w:val="center"/>
      </w:pPr>
    </w:p>
    <w:p w:rsidR="00F71D8E" w:rsidRPr="002064D2" w:rsidRDefault="00F71D8E" w:rsidP="008A2C4E">
      <w:pPr>
        <w:pStyle w:val="BodyText2"/>
        <w:spacing w:after="0" w:line="240" w:lineRule="auto"/>
        <w:rPr>
          <w:b/>
          <w:bCs/>
          <w:sz w:val="28"/>
          <w:szCs w:val="28"/>
        </w:rPr>
      </w:pPr>
      <w:r w:rsidRPr="002064D2">
        <w:rPr>
          <w:b/>
          <w:bCs/>
          <w:sz w:val="28"/>
          <w:szCs w:val="28"/>
        </w:rPr>
        <w:t>Тема 13 Становление независимого Казахстана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jc w:val="both"/>
      </w:pPr>
      <w:r w:rsidRPr="002064D2">
        <w:rPr>
          <w:b/>
          <w:bCs/>
        </w:rPr>
        <w:t xml:space="preserve">Цель: </w:t>
      </w:r>
      <w:r w:rsidRPr="002064D2">
        <w:t>на основе источников и литературы охарактеризовать этапы становления независимого Казахстан. Особое внимание обратить на  анализ Закона о государственной независимости и символику Республики Казахстан. Формировать чувство гордости за отечество, побуждать интерес к истории своей Родины и вырабатывать умение  работы с источником.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rPr>
          <w:b/>
          <w:bCs/>
        </w:rPr>
      </w:pPr>
      <w:r w:rsidRPr="002064D2">
        <w:rPr>
          <w:b/>
          <w:bCs/>
        </w:rPr>
        <w:t>План:</w:t>
      </w:r>
    </w:p>
    <w:p w:rsidR="00F71D8E" w:rsidRPr="002064D2" w:rsidRDefault="00F71D8E" w:rsidP="008A2C4E">
      <w:pPr>
        <w:pStyle w:val="BodyText2"/>
        <w:numPr>
          <w:ilvl w:val="0"/>
          <w:numId w:val="34"/>
        </w:numPr>
        <w:spacing w:after="0" w:line="240" w:lineRule="auto"/>
      </w:pPr>
      <w:r w:rsidRPr="002064D2">
        <w:t>Закон о государственной не зависимости Республики Казахстан.</w:t>
      </w:r>
    </w:p>
    <w:p w:rsidR="00F71D8E" w:rsidRPr="002064D2" w:rsidRDefault="00F71D8E" w:rsidP="008A2C4E">
      <w:pPr>
        <w:pStyle w:val="BodyText2"/>
        <w:numPr>
          <w:ilvl w:val="0"/>
          <w:numId w:val="34"/>
        </w:numPr>
        <w:spacing w:after="0" w:line="240" w:lineRule="auto"/>
      </w:pPr>
      <w:r w:rsidRPr="002064D2">
        <w:t>Государственные символы РК: герб, флаг, гимн.</w:t>
      </w:r>
    </w:p>
    <w:p w:rsidR="00F71D8E" w:rsidRPr="002064D2" w:rsidRDefault="00F71D8E" w:rsidP="008A2C4E">
      <w:pPr>
        <w:pStyle w:val="BodyText2"/>
        <w:numPr>
          <w:ilvl w:val="0"/>
          <w:numId w:val="34"/>
        </w:numPr>
        <w:spacing w:after="0" w:line="240" w:lineRule="auto"/>
      </w:pPr>
      <w:r w:rsidRPr="002064D2">
        <w:t>Конституция 1993г.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rPr>
          <w:b/>
          <w:bCs/>
        </w:rPr>
      </w:pPr>
      <w:r w:rsidRPr="002064D2">
        <w:rPr>
          <w:b/>
          <w:bCs/>
        </w:rPr>
        <w:t>Литература:</w:t>
      </w:r>
    </w:p>
    <w:p w:rsidR="00F71D8E" w:rsidRPr="002064D2" w:rsidRDefault="00F71D8E" w:rsidP="008A2C4E">
      <w:pPr>
        <w:pStyle w:val="BodyText2"/>
        <w:numPr>
          <w:ilvl w:val="0"/>
          <w:numId w:val="35"/>
        </w:numPr>
        <w:tabs>
          <w:tab w:val="clear" w:pos="1080"/>
          <w:tab w:val="num" w:pos="540"/>
        </w:tabs>
        <w:spacing w:after="0" w:line="240" w:lineRule="auto"/>
        <w:ind w:left="540"/>
      </w:pPr>
      <w:r w:rsidRPr="002064D2">
        <w:t>Абильдин С. Парламент Казахстана: от Союза к Государственности. - А.-1993</w:t>
      </w:r>
    </w:p>
    <w:p w:rsidR="00F71D8E" w:rsidRPr="002064D2" w:rsidRDefault="00F71D8E" w:rsidP="008A2C4E">
      <w:pPr>
        <w:pStyle w:val="BodyText2"/>
        <w:numPr>
          <w:ilvl w:val="0"/>
          <w:numId w:val="35"/>
        </w:numPr>
        <w:tabs>
          <w:tab w:val="clear" w:pos="1080"/>
          <w:tab w:val="num" w:pos="540"/>
        </w:tabs>
        <w:spacing w:after="0" w:line="240" w:lineRule="auto"/>
        <w:ind w:left="540"/>
      </w:pPr>
      <w:r w:rsidRPr="002064D2">
        <w:t>Жигалов К., Султанов Б. Первый Президент РК Нурсултан Назарбаев: хроника деятельности. – А.-1993</w:t>
      </w:r>
    </w:p>
    <w:p w:rsidR="00F71D8E" w:rsidRPr="002064D2" w:rsidRDefault="00F71D8E" w:rsidP="008A2C4E">
      <w:pPr>
        <w:pStyle w:val="BodyText2"/>
        <w:numPr>
          <w:ilvl w:val="0"/>
          <w:numId w:val="35"/>
        </w:numPr>
        <w:tabs>
          <w:tab w:val="clear" w:pos="1080"/>
          <w:tab w:val="num" w:pos="540"/>
        </w:tabs>
        <w:spacing w:after="0" w:line="240" w:lineRule="auto"/>
        <w:ind w:left="540"/>
      </w:pPr>
      <w:r w:rsidRPr="002064D2">
        <w:t>Декларация о государственном суверенитете Казахской Советской Соц. Республики // Каз. правда, 1996, 28 октября</w:t>
      </w:r>
    </w:p>
    <w:p w:rsidR="00F71D8E" w:rsidRPr="002064D2" w:rsidRDefault="00F71D8E" w:rsidP="008A2C4E">
      <w:pPr>
        <w:pStyle w:val="BodyText2"/>
        <w:numPr>
          <w:ilvl w:val="0"/>
          <w:numId w:val="35"/>
        </w:numPr>
        <w:tabs>
          <w:tab w:val="clear" w:pos="1080"/>
          <w:tab w:val="num" w:pos="540"/>
        </w:tabs>
        <w:spacing w:after="0" w:line="240" w:lineRule="auto"/>
        <w:ind w:left="540"/>
      </w:pPr>
      <w:r w:rsidRPr="002064D2">
        <w:t>Конституционный закон РК «О государственной независимости РК» // Каз. правда, 1991, 19 декабря</w:t>
      </w:r>
    </w:p>
    <w:p w:rsidR="00F71D8E" w:rsidRPr="002064D2" w:rsidRDefault="00F71D8E" w:rsidP="008A2C4E">
      <w:pPr>
        <w:pStyle w:val="BodyText2"/>
        <w:numPr>
          <w:ilvl w:val="0"/>
          <w:numId w:val="35"/>
        </w:numPr>
        <w:tabs>
          <w:tab w:val="clear" w:pos="1080"/>
          <w:tab w:val="num" w:pos="540"/>
        </w:tabs>
        <w:spacing w:after="0" w:line="240" w:lineRule="auto"/>
        <w:ind w:left="540"/>
      </w:pPr>
      <w:r w:rsidRPr="002064D2">
        <w:t>Концепция формирования государственной идентичности РК // Каз. правда, 1996, 29 мая</w:t>
      </w:r>
    </w:p>
    <w:p w:rsidR="00F71D8E" w:rsidRPr="002064D2" w:rsidRDefault="00F71D8E" w:rsidP="008A2C4E">
      <w:pPr>
        <w:pStyle w:val="BodyText2"/>
        <w:numPr>
          <w:ilvl w:val="0"/>
          <w:numId w:val="35"/>
        </w:numPr>
        <w:tabs>
          <w:tab w:val="clear" w:pos="1080"/>
          <w:tab w:val="num" w:pos="540"/>
        </w:tabs>
        <w:spacing w:after="0" w:line="240" w:lineRule="auto"/>
        <w:ind w:left="540"/>
      </w:pPr>
      <w:r w:rsidRPr="002064D2">
        <w:t xml:space="preserve">Назарбаев Н.А. Доклад на </w:t>
      </w:r>
      <w:r w:rsidRPr="002064D2">
        <w:rPr>
          <w:lang w:val="en-US"/>
        </w:rPr>
        <w:t>IV</w:t>
      </w:r>
      <w:r w:rsidRPr="002064D2">
        <w:t xml:space="preserve"> сессии Ассамблеи народов Казахстана // Каз. правда, 1997, 7 июня</w:t>
      </w:r>
    </w:p>
    <w:p w:rsidR="00F71D8E" w:rsidRPr="002064D2" w:rsidRDefault="00F71D8E" w:rsidP="008A2C4E">
      <w:pPr>
        <w:pStyle w:val="BodyText2"/>
        <w:numPr>
          <w:ilvl w:val="0"/>
          <w:numId w:val="35"/>
        </w:numPr>
        <w:tabs>
          <w:tab w:val="clear" w:pos="1080"/>
          <w:tab w:val="num" w:pos="540"/>
        </w:tabs>
        <w:spacing w:after="0" w:line="240" w:lineRule="auto"/>
        <w:ind w:left="540"/>
      </w:pPr>
      <w:r w:rsidRPr="002064D2">
        <w:t>Нурпеисов Е.К., Котов А.К. Государство Казахстан: от ханской власти – к Президентской республике. – А.-1995</w:t>
      </w:r>
    </w:p>
    <w:p w:rsidR="00F71D8E" w:rsidRPr="002064D2" w:rsidRDefault="00F71D8E" w:rsidP="008A2C4E">
      <w:pPr>
        <w:pStyle w:val="BodyText2"/>
        <w:numPr>
          <w:ilvl w:val="0"/>
          <w:numId w:val="35"/>
        </w:numPr>
        <w:tabs>
          <w:tab w:val="clear" w:pos="1080"/>
          <w:tab w:val="num" w:pos="540"/>
        </w:tabs>
        <w:spacing w:after="0" w:line="240" w:lineRule="auto"/>
        <w:ind w:left="540"/>
      </w:pPr>
      <w:r w:rsidRPr="002064D2">
        <w:t>Котов А.К. Восхождение к национальному. –А-1992</w:t>
      </w:r>
    </w:p>
    <w:p w:rsidR="00F71D8E" w:rsidRPr="002064D2" w:rsidRDefault="00F71D8E" w:rsidP="008A2C4E">
      <w:pPr>
        <w:pStyle w:val="BodyText2"/>
        <w:numPr>
          <w:ilvl w:val="0"/>
          <w:numId w:val="35"/>
        </w:numPr>
        <w:tabs>
          <w:tab w:val="clear" w:pos="1080"/>
          <w:tab w:val="num" w:pos="540"/>
        </w:tabs>
        <w:spacing w:after="0" w:line="240" w:lineRule="auto"/>
        <w:ind w:left="540"/>
      </w:pPr>
      <w:r w:rsidRPr="002064D2">
        <w:t>Назарбаев Н.А. О формировании Евразийского Союза Государств. Проект. Азия. Международная газета, 1994, №23</w:t>
      </w:r>
    </w:p>
    <w:p w:rsidR="00F71D8E" w:rsidRPr="002064D2" w:rsidRDefault="00F71D8E" w:rsidP="008A2C4E">
      <w:pPr>
        <w:pStyle w:val="BodyText2"/>
        <w:numPr>
          <w:ilvl w:val="0"/>
          <w:numId w:val="35"/>
        </w:numPr>
        <w:tabs>
          <w:tab w:val="clear" w:pos="1080"/>
          <w:tab w:val="num" w:pos="540"/>
        </w:tabs>
        <w:spacing w:after="0" w:line="240" w:lineRule="auto"/>
        <w:ind w:left="540"/>
      </w:pPr>
      <w:r w:rsidRPr="002064D2">
        <w:t>Б.Г. Каирбеков, Ш.Н. Каиргали, А.Н. Назарбаева Государственные символы РК. –А.-1997</w:t>
      </w:r>
    </w:p>
    <w:p w:rsidR="00F71D8E" w:rsidRPr="002064D2" w:rsidRDefault="00F71D8E" w:rsidP="008A2C4E">
      <w:pPr>
        <w:pStyle w:val="BodyText2"/>
        <w:numPr>
          <w:ilvl w:val="0"/>
          <w:numId w:val="35"/>
        </w:numPr>
        <w:tabs>
          <w:tab w:val="clear" w:pos="1080"/>
          <w:tab w:val="num" w:pos="540"/>
        </w:tabs>
        <w:spacing w:after="0" w:line="240" w:lineRule="auto"/>
        <w:ind w:left="540"/>
      </w:pPr>
      <w:r w:rsidRPr="002064D2">
        <w:t>А.С. Мыльников О формировании национальной символики. Сб. Расы и народы, вып. 21, М.-1991</w:t>
      </w:r>
    </w:p>
    <w:p w:rsidR="00F71D8E" w:rsidRPr="002064D2" w:rsidRDefault="00F71D8E" w:rsidP="008A2C4E">
      <w:pPr>
        <w:pStyle w:val="BodyText2"/>
        <w:numPr>
          <w:ilvl w:val="0"/>
          <w:numId w:val="35"/>
        </w:numPr>
        <w:tabs>
          <w:tab w:val="clear" w:pos="1080"/>
          <w:tab w:val="num" w:pos="540"/>
        </w:tabs>
        <w:spacing w:after="0" w:line="240" w:lineRule="auto"/>
        <w:ind w:left="540"/>
      </w:pPr>
      <w:r w:rsidRPr="002064D2">
        <w:t>Ж. Кентаева Гимны, в отличии от Родины, выбирают // Экспресс К, 1993, 17 августа</w:t>
      </w:r>
    </w:p>
    <w:p w:rsidR="00F71D8E" w:rsidRPr="002064D2" w:rsidRDefault="00F71D8E" w:rsidP="008A2C4E">
      <w:pPr>
        <w:pStyle w:val="BodyText2"/>
        <w:numPr>
          <w:ilvl w:val="0"/>
          <w:numId w:val="35"/>
        </w:numPr>
        <w:tabs>
          <w:tab w:val="clear" w:pos="1080"/>
          <w:tab w:val="num" w:pos="540"/>
        </w:tabs>
        <w:spacing w:after="0" w:line="240" w:lineRule="auto"/>
        <w:ind w:left="540"/>
      </w:pPr>
      <w:r w:rsidRPr="002064D2">
        <w:t>Абенов Е.М., Арынов Е.М., Тасмагамбетов И.Н. Казахстан: эволюция государства и общества. –А.-1996</w:t>
      </w:r>
    </w:p>
    <w:p w:rsidR="00F71D8E" w:rsidRPr="002064D2" w:rsidRDefault="00F71D8E" w:rsidP="008A2C4E">
      <w:pPr>
        <w:pStyle w:val="BodyText2"/>
        <w:numPr>
          <w:ilvl w:val="0"/>
          <w:numId w:val="35"/>
        </w:numPr>
        <w:tabs>
          <w:tab w:val="clear" w:pos="1080"/>
          <w:tab w:val="num" w:pos="540"/>
        </w:tabs>
        <w:spacing w:after="0" w:line="240" w:lineRule="auto"/>
        <w:ind w:left="540"/>
      </w:pPr>
      <w:r w:rsidRPr="002064D2">
        <w:t>Назарбаева Д.Н. Содружество Евразия, Евразийский центр стратегического исследования, 2000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>Контрольные вопросы:</w:t>
      </w:r>
    </w:p>
    <w:p w:rsidR="00F71D8E" w:rsidRPr="002064D2" w:rsidRDefault="00F71D8E" w:rsidP="008A2C4E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Когда были приняты герб, гимн, флаг?</w:t>
      </w:r>
    </w:p>
    <w:p w:rsidR="00F71D8E" w:rsidRPr="002064D2" w:rsidRDefault="00F71D8E" w:rsidP="008A2C4E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Кто является авторами  герба, гимна, флага?</w:t>
      </w:r>
    </w:p>
    <w:p w:rsidR="00F71D8E" w:rsidRPr="002064D2" w:rsidRDefault="00F71D8E" w:rsidP="008A2C4E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Когда был создан мажилис и какова его роль?</w:t>
      </w:r>
    </w:p>
    <w:p w:rsidR="00F71D8E" w:rsidRPr="002064D2" w:rsidRDefault="00F71D8E" w:rsidP="008A2C4E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Какова была процедура принятия Конституции 1993 года?</w:t>
      </w:r>
    </w:p>
    <w:p w:rsidR="00F71D8E" w:rsidRPr="002064D2" w:rsidRDefault="00F71D8E" w:rsidP="008A2C4E">
      <w:pPr>
        <w:ind w:left="360"/>
        <w:rPr>
          <w:rFonts w:ascii="Times New Roman" w:hAnsi="Times New Roman" w:cs="Times New Roman"/>
        </w:rPr>
      </w:pPr>
    </w:p>
    <w:p w:rsidR="00F71D8E" w:rsidRPr="002064D2" w:rsidRDefault="00F71D8E" w:rsidP="008A2C4E">
      <w:pPr>
        <w:pStyle w:val="BodyText2"/>
        <w:spacing w:after="0" w:line="240" w:lineRule="auto"/>
        <w:ind w:left="360"/>
      </w:pPr>
    </w:p>
    <w:p w:rsidR="00F71D8E" w:rsidRPr="002064D2" w:rsidRDefault="00F71D8E" w:rsidP="008A2C4E">
      <w:pPr>
        <w:pStyle w:val="BodyText2"/>
        <w:spacing w:after="0" w:line="240" w:lineRule="auto"/>
        <w:rPr>
          <w:b/>
          <w:bCs/>
          <w:sz w:val="28"/>
          <w:szCs w:val="28"/>
        </w:rPr>
      </w:pPr>
      <w:r w:rsidRPr="002064D2">
        <w:rPr>
          <w:b/>
          <w:bCs/>
          <w:sz w:val="28"/>
          <w:szCs w:val="28"/>
        </w:rPr>
        <w:t>Тема 14 Внутренняя политика Республики Казахстан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jc w:val="both"/>
      </w:pPr>
      <w:r w:rsidRPr="002064D2">
        <w:rPr>
          <w:b/>
          <w:bCs/>
        </w:rPr>
        <w:t xml:space="preserve">Цель: </w:t>
      </w:r>
      <w:r w:rsidRPr="002064D2">
        <w:t xml:space="preserve">систематизировать и обобщить документы и материалы по теме семинара. На их основе дать оценку внутренней политике Республики Казахстан. Вырабатывать умения самостоятельно обобщать и анализировать исторические события. </w:t>
      </w:r>
    </w:p>
    <w:p w:rsidR="00F71D8E" w:rsidRPr="002064D2" w:rsidRDefault="00F71D8E" w:rsidP="008A2C4E">
      <w:pPr>
        <w:pStyle w:val="BodyText2"/>
        <w:spacing w:after="0" w:line="240" w:lineRule="auto"/>
        <w:ind w:left="360"/>
      </w:pPr>
      <w:r w:rsidRPr="002064D2">
        <w:rPr>
          <w:b/>
          <w:bCs/>
        </w:rPr>
        <w:t>План:</w:t>
      </w:r>
    </w:p>
    <w:p w:rsidR="00F71D8E" w:rsidRPr="002064D2" w:rsidRDefault="00F71D8E" w:rsidP="008A2C4E">
      <w:pPr>
        <w:pStyle w:val="BodyText2"/>
        <w:numPr>
          <w:ilvl w:val="0"/>
          <w:numId w:val="36"/>
        </w:numPr>
        <w:spacing w:after="0" w:line="240" w:lineRule="auto"/>
      </w:pPr>
      <w:r w:rsidRPr="002064D2">
        <w:t>Междунациональные отношения.</w:t>
      </w:r>
    </w:p>
    <w:p w:rsidR="00F71D8E" w:rsidRPr="002064D2" w:rsidRDefault="00F71D8E" w:rsidP="008A2C4E">
      <w:pPr>
        <w:pStyle w:val="BodyText2"/>
        <w:numPr>
          <w:ilvl w:val="0"/>
          <w:numId w:val="36"/>
        </w:numPr>
        <w:spacing w:after="0" w:line="240" w:lineRule="auto"/>
      </w:pPr>
      <w:r w:rsidRPr="002064D2">
        <w:t>Конституционные реформы.</w:t>
      </w:r>
    </w:p>
    <w:p w:rsidR="00F71D8E" w:rsidRPr="002064D2" w:rsidRDefault="00F71D8E" w:rsidP="008A2C4E">
      <w:pPr>
        <w:pStyle w:val="BodyText2"/>
        <w:numPr>
          <w:ilvl w:val="0"/>
          <w:numId w:val="36"/>
        </w:numPr>
        <w:spacing w:after="0" w:line="240" w:lineRule="auto"/>
      </w:pPr>
      <w:r w:rsidRPr="002064D2">
        <w:t>Выборы президента.</w:t>
      </w:r>
    </w:p>
    <w:p w:rsidR="00F71D8E" w:rsidRPr="002064D2" w:rsidRDefault="00F71D8E" w:rsidP="008A2C4E">
      <w:pPr>
        <w:pStyle w:val="BodyText2"/>
        <w:numPr>
          <w:ilvl w:val="0"/>
          <w:numId w:val="36"/>
        </w:numPr>
        <w:spacing w:after="0" w:line="240" w:lineRule="auto"/>
      </w:pPr>
      <w:r w:rsidRPr="002064D2">
        <w:t>Социальная программа страны.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rPr>
          <w:b/>
          <w:bCs/>
        </w:rPr>
      </w:pPr>
      <w:r w:rsidRPr="002064D2">
        <w:rPr>
          <w:b/>
          <w:bCs/>
        </w:rPr>
        <w:t>Литература:</w:t>
      </w:r>
    </w:p>
    <w:p w:rsidR="00F71D8E" w:rsidRPr="002064D2" w:rsidRDefault="00F71D8E" w:rsidP="008A2C4E">
      <w:pPr>
        <w:pStyle w:val="BodyText2"/>
        <w:numPr>
          <w:ilvl w:val="0"/>
          <w:numId w:val="37"/>
        </w:numPr>
        <w:tabs>
          <w:tab w:val="clear" w:pos="1080"/>
          <w:tab w:val="left" w:pos="720"/>
        </w:tabs>
        <w:spacing w:after="0" w:line="240" w:lineRule="auto"/>
        <w:ind w:left="720"/>
      </w:pPr>
      <w:r w:rsidRPr="002064D2">
        <w:t>Ашимбаев Т.Е. Экономика Казахстана на пути к рынку: тенденции и размышления. –А-.1994</w:t>
      </w:r>
    </w:p>
    <w:p w:rsidR="00F71D8E" w:rsidRPr="002064D2" w:rsidRDefault="00F71D8E" w:rsidP="008A2C4E">
      <w:pPr>
        <w:pStyle w:val="BodyText2"/>
        <w:numPr>
          <w:ilvl w:val="0"/>
          <w:numId w:val="37"/>
        </w:numPr>
        <w:tabs>
          <w:tab w:val="clear" w:pos="1080"/>
          <w:tab w:val="left" w:pos="720"/>
        </w:tabs>
        <w:spacing w:after="0" w:line="240" w:lineRule="auto"/>
        <w:ind w:left="720"/>
      </w:pPr>
      <w:r w:rsidRPr="002064D2">
        <w:t>Алдашов Б. Качество жизни в контексте рыночной экономики. – А.-1994</w:t>
      </w:r>
    </w:p>
    <w:p w:rsidR="00F71D8E" w:rsidRPr="002064D2" w:rsidRDefault="00F71D8E" w:rsidP="008A2C4E">
      <w:pPr>
        <w:pStyle w:val="BodyText2"/>
        <w:numPr>
          <w:ilvl w:val="0"/>
          <w:numId w:val="37"/>
        </w:numPr>
        <w:tabs>
          <w:tab w:val="clear" w:pos="1080"/>
          <w:tab w:val="left" w:pos="720"/>
        </w:tabs>
        <w:spacing w:after="0" w:line="240" w:lineRule="auto"/>
        <w:ind w:left="720"/>
      </w:pPr>
      <w:r w:rsidRPr="002064D2">
        <w:t>Назарбаев Н.А. Стратегия становления и развития Казахстана как суверенитет государства. –А.-1992</w:t>
      </w:r>
    </w:p>
    <w:p w:rsidR="00F71D8E" w:rsidRPr="002064D2" w:rsidRDefault="00F71D8E" w:rsidP="008A2C4E">
      <w:pPr>
        <w:pStyle w:val="BodyText2"/>
        <w:numPr>
          <w:ilvl w:val="0"/>
          <w:numId w:val="37"/>
        </w:numPr>
        <w:tabs>
          <w:tab w:val="clear" w:pos="1080"/>
          <w:tab w:val="left" w:pos="720"/>
        </w:tabs>
        <w:spacing w:after="0" w:line="240" w:lineRule="auto"/>
        <w:ind w:left="720"/>
      </w:pPr>
      <w:r w:rsidRPr="002064D2">
        <w:t>Назарбаев Н.А. Послание Президента Республики Казахстан народу Казахстана // Каз. правда, 1996, 8 октября</w:t>
      </w:r>
    </w:p>
    <w:p w:rsidR="00F71D8E" w:rsidRPr="002064D2" w:rsidRDefault="00F71D8E" w:rsidP="008A2C4E">
      <w:pPr>
        <w:pStyle w:val="BodyText2"/>
        <w:numPr>
          <w:ilvl w:val="0"/>
          <w:numId w:val="37"/>
        </w:numPr>
        <w:tabs>
          <w:tab w:val="clear" w:pos="1080"/>
          <w:tab w:val="left" w:pos="720"/>
        </w:tabs>
        <w:spacing w:after="0" w:line="240" w:lineRule="auto"/>
        <w:ind w:left="720"/>
      </w:pPr>
      <w:r w:rsidRPr="002064D2">
        <w:t>Назарбаев Н.А. Послание Президента народу Казахстана // Каз. правда, 1997, 11 октября</w:t>
      </w:r>
    </w:p>
    <w:p w:rsidR="00F71D8E" w:rsidRPr="002064D2" w:rsidRDefault="00F71D8E" w:rsidP="008A2C4E">
      <w:pPr>
        <w:pStyle w:val="BodyText2"/>
        <w:numPr>
          <w:ilvl w:val="0"/>
          <w:numId w:val="37"/>
        </w:numPr>
        <w:tabs>
          <w:tab w:val="clear" w:pos="1080"/>
          <w:tab w:val="left" w:pos="720"/>
        </w:tabs>
        <w:spacing w:after="0" w:line="240" w:lineRule="auto"/>
        <w:ind w:left="720"/>
      </w:pPr>
      <w:r w:rsidRPr="002064D2">
        <w:t xml:space="preserve">Нысанбаев А.Н., Арынов М.Е. Бабакумаров Е.Ж. Республика Казахстан: социально-политический облик на пороге </w:t>
      </w:r>
      <w:r w:rsidRPr="002064D2">
        <w:rPr>
          <w:lang w:val="en-US"/>
        </w:rPr>
        <w:t>XXI</w:t>
      </w:r>
      <w:r w:rsidRPr="002064D2">
        <w:t xml:space="preserve"> века // Соц. исследование, 1996, №8</w:t>
      </w:r>
    </w:p>
    <w:p w:rsidR="00F71D8E" w:rsidRPr="002064D2" w:rsidRDefault="00F71D8E" w:rsidP="008A2C4E">
      <w:pPr>
        <w:pStyle w:val="BodyText2"/>
        <w:numPr>
          <w:ilvl w:val="0"/>
          <w:numId w:val="37"/>
        </w:numPr>
        <w:tabs>
          <w:tab w:val="clear" w:pos="1080"/>
          <w:tab w:val="left" w:pos="720"/>
        </w:tabs>
        <w:spacing w:after="0" w:line="240" w:lineRule="auto"/>
        <w:ind w:left="720"/>
      </w:pPr>
      <w:r w:rsidRPr="002064D2">
        <w:t>Основные социально-экономические показатели РК в 1990-1994гг. – А.-1995</w:t>
      </w:r>
    </w:p>
    <w:p w:rsidR="00F71D8E" w:rsidRPr="002064D2" w:rsidRDefault="00F71D8E" w:rsidP="008A2C4E">
      <w:pPr>
        <w:pStyle w:val="BodyText2"/>
        <w:numPr>
          <w:ilvl w:val="0"/>
          <w:numId w:val="37"/>
        </w:numPr>
        <w:tabs>
          <w:tab w:val="clear" w:pos="1080"/>
          <w:tab w:val="left" w:pos="720"/>
        </w:tabs>
        <w:spacing w:after="0" w:line="240" w:lineRule="auto"/>
        <w:ind w:left="720"/>
      </w:pPr>
      <w:r w:rsidRPr="002064D2">
        <w:t>Ежемесячные доклады о социально-экономическом положении в РК за 1994-1995гг.</w:t>
      </w:r>
    </w:p>
    <w:p w:rsidR="00F71D8E" w:rsidRPr="002064D2" w:rsidRDefault="00F71D8E" w:rsidP="008A2C4E">
      <w:pPr>
        <w:pStyle w:val="BodyText2"/>
        <w:numPr>
          <w:ilvl w:val="0"/>
          <w:numId w:val="37"/>
        </w:numPr>
        <w:tabs>
          <w:tab w:val="clear" w:pos="1080"/>
          <w:tab w:val="left" w:pos="720"/>
        </w:tabs>
        <w:spacing w:after="0" w:line="240" w:lineRule="auto"/>
        <w:ind w:left="720"/>
      </w:pPr>
      <w:r w:rsidRPr="002064D2">
        <w:t>Назарбаев Н. Укрепление независимости – через устойчивое развитие // Каз. правда, 1995, 16 декабря</w:t>
      </w:r>
    </w:p>
    <w:p w:rsidR="00F71D8E" w:rsidRPr="002064D2" w:rsidRDefault="00F71D8E" w:rsidP="008A2C4E">
      <w:pPr>
        <w:pStyle w:val="BodyText2"/>
        <w:numPr>
          <w:ilvl w:val="0"/>
          <w:numId w:val="37"/>
        </w:numPr>
        <w:tabs>
          <w:tab w:val="clear" w:pos="1080"/>
          <w:tab w:val="left" w:pos="720"/>
        </w:tabs>
        <w:spacing w:after="0" w:line="240" w:lineRule="auto"/>
        <w:ind w:left="720"/>
      </w:pPr>
      <w:r w:rsidRPr="002064D2">
        <w:t>Конституция РК. – А.-1995</w:t>
      </w:r>
    </w:p>
    <w:p w:rsidR="00F71D8E" w:rsidRPr="002064D2" w:rsidRDefault="00F71D8E" w:rsidP="008A2C4E">
      <w:pPr>
        <w:ind w:firstLine="360"/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 xml:space="preserve"> Контрольные вопросы:</w:t>
      </w:r>
    </w:p>
    <w:p w:rsidR="00F71D8E" w:rsidRPr="002064D2" w:rsidRDefault="00F71D8E" w:rsidP="008A2C4E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Назовите  факторы  сохранения межнационального согласия и политической стабильности в Казахстане?</w:t>
      </w:r>
    </w:p>
    <w:p w:rsidR="00F71D8E" w:rsidRPr="002064D2" w:rsidRDefault="00F71D8E" w:rsidP="008A2C4E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Где родился первый президент РК Н.Назарбаев?</w:t>
      </w:r>
    </w:p>
    <w:p w:rsidR="00F71D8E" w:rsidRPr="002064D2" w:rsidRDefault="00F71D8E" w:rsidP="008A2C4E">
      <w:pPr>
        <w:pStyle w:val="BodyText2"/>
        <w:spacing w:after="0" w:line="240" w:lineRule="auto"/>
      </w:pPr>
    </w:p>
    <w:p w:rsidR="00F71D8E" w:rsidRPr="002064D2" w:rsidRDefault="00F71D8E" w:rsidP="008A2C4E">
      <w:pPr>
        <w:pStyle w:val="BodyText2"/>
        <w:spacing w:after="0" w:line="240" w:lineRule="auto"/>
      </w:pPr>
    </w:p>
    <w:p w:rsidR="00F71D8E" w:rsidRPr="002064D2" w:rsidRDefault="00F71D8E" w:rsidP="008A2C4E">
      <w:pPr>
        <w:pStyle w:val="BodyText2"/>
        <w:spacing w:after="0" w:line="240" w:lineRule="auto"/>
        <w:ind w:left="360"/>
        <w:rPr>
          <w:b/>
          <w:bCs/>
          <w:sz w:val="28"/>
          <w:szCs w:val="28"/>
        </w:rPr>
      </w:pPr>
      <w:r w:rsidRPr="002064D2">
        <w:rPr>
          <w:b/>
          <w:bCs/>
          <w:sz w:val="28"/>
          <w:szCs w:val="28"/>
        </w:rPr>
        <w:t>Тема 15 Казахстан и мировое сообщество</w:t>
      </w:r>
    </w:p>
    <w:p w:rsidR="00F71D8E" w:rsidRPr="002064D2" w:rsidRDefault="00F71D8E" w:rsidP="008A2C4E">
      <w:pPr>
        <w:pStyle w:val="BodyText2"/>
        <w:spacing w:after="0" w:line="240" w:lineRule="auto"/>
        <w:ind w:left="357"/>
        <w:jc w:val="both"/>
      </w:pPr>
      <w:r w:rsidRPr="002064D2">
        <w:rPr>
          <w:b/>
          <w:bCs/>
        </w:rPr>
        <w:t xml:space="preserve">Цель: </w:t>
      </w:r>
      <w:r w:rsidRPr="002064D2">
        <w:t>систематизировать  и обобщить документы и материалы. Определить место  Казахстана в мировом сообществе. Развивать  исследовательские навыки, умение обобщать и анализировать, выделять суть исторического явления, прививать чувство гордости и любви к Родине.</w:t>
      </w:r>
    </w:p>
    <w:p w:rsidR="00F71D8E" w:rsidRPr="002064D2" w:rsidRDefault="00F71D8E" w:rsidP="008A2C4E">
      <w:pPr>
        <w:pStyle w:val="BodyText2"/>
        <w:spacing w:after="0" w:line="240" w:lineRule="auto"/>
        <w:ind w:left="360"/>
      </w:pPr>
      <w:r w:rsidRPr="002064D2">
        <w:rPr>
          <w:b/>
          <w:bCs/>
        </w:rPr>
        <w:t>План:</w:t>
      </w:r>
    </w:p>
    <w:p w:rsidR="00F71D8E" w:rsidRPr="002064D2" w:rsidRDefault="00F71D8E" w:rsidP="008A2C4E">
      <w:pPr>
        <w:pStyle w:val="BodyText2"/>
        <w:numPr>
          <w:ilvl w:val="0"/>
          <w:numId w:val="38"/>
        </w:numPr>
        <w:spacing w:after="0" w:line="240" w:lineRule="auto"/>
      </w:pPr>
      <w:r w:rsidRPr="002064D2">
        <w:t>Участие Казахстана в  международных экономических и финансовых организациях.</w:t>
      </w:r>
    </w:p>
    <w:p w:rsidR="00F71D8E" w:rsidRPr="002064D2" w:rsidRDefault="00F71D8E" w:rsidP="008A2C4E">
      <w:pPr>
        <w:pStyle w:val="BodyText2"/>
        <w:numPr>
          <w:ilvl w:val="0"/>
          <w:numId w:val="38"/>
        </w:numPr>
        <w:spacing w:after="0" w:line="240" w:lineRule="auto"/>
      </w:pPr>
      <w:r w:rsidRPr="002064D2">
        <w:t>Разработка системы национальной безопасности РК и оборонительной военной доктрины.</w:t>
      </w:r>
    </w:p>
    <w:p w:rsidR="00F71D8E" w:rsidRPr="002064D2" w:rsidRDefault="00F71D8E" w:rsidP="008A2C4E">
      <w:pPr>
        <w:pStyle w:val="BodyText2"/>
        <w:numPr>
          <w:ilvl w:val="0"/>
          <w:numId w:val="38"/>
        </w:numPr>
        <w:spacing w:after="0" w:line="240" w:lineRule="auto"/>
      </w:pPr>
      <w:r w:rsidRPr="002064D2">
        <w:t xml:space="preserve">Участие республики в миротворческой миссии. Съезд мировых религий. </w:t>
      </w:r>
    </w:p>
    <w:p w:rsidR="00F71D8E" w:rsidRPr="002064D2" w:rsidRDefault="00F71D8E" w:rsidP="008A2C4E">
      <w:pPr>
        <w:pStyle w:val="BodyText2"/>
        <w:spacing w:after="0" w:line="240" w:lineRule="auto"/>
        <w:ind w:left="360"/>
        <w:rPr>
          <w:b/>
          <w:bCs/>
        </w:rPr>
      </w:pPr>
      <w:r w:rsidRPr="002064D2">
        <w:rPr>
          <w:b/>
          <w:bCs/>
        </w:rPr>
        <w:t>Литература:</w:t>
      </w:r>
    </w:p>
    <w:p w:rsidR="00F71D8E" w:rsidRPr="002064D2" w:rsidRDefault="00F71D8E" w:rsidP="008A2C4E">
      <w:pPr>
        <w:pStyle w:val="BodyText2"/>
        <w:numPr>
          <w:ilvl w:val="0"/>
          <w:numId w:val="39"/>
        </w:numPr>
        <w:tabs>
          <w:tab w:val="clear" w:pos="720"/>
          <w:tab w:val="num" w:pos="900"/>
        </w:tabs>
        <w:spacing w:after="0" w:line="240" w:lineRule="auto"/>
        <w:ind w:left="900"/>
      </w:pPr>
      <w:r w:rsidRPr="002064D2">
        <w:t>Азия, Россия, Китай: стратегический треугольник молодой казахской дипломатии // Новое поколение, 1996, №8</w:t>
      </w:r>
    </w:p>
    <w:p w:rsidR="00F71D8E" w:rsidRPr="002064D2" w:rsidRDefault="00F71D8E" w:rsidP="008A2C4E">
      <w:pPr>
        <w:pStyle w:val="BodyText2"/>
        <w:numPr>
          <w:ilvl w:val="0"/>
          <w:numId w:val="39"/>
        </w:numPr>
        <w:tabs>
          <w:tab w:val="clear" w:pos="720"/>
          <w:tab w:val="num" w:pos="900"/>
        </w:tabs>
        <w:spacing w:after="0" w:line="240" w:lineRule="auto"/>
        <w:ind w:left="900"/>
      </w:pPr>
      <w:r w:rsidRPr="002064D2">
        <w:t>Внешняя политика Казахстана: приоритеты и задачи. Интервью с Министром ин. Дел РК К. Токаевым // Каз. правда, 1994, 7 июля</w:t>
      </w:r>
    </w:p>
    <w:p w:rsidR="00F71D8E" w:rsidRPr="002064D2" w:rsidRDefault="00F71D8E" w:rsidP="008A2C4E">
      <w:pPr>
        <w:pStyle w:val="BodyText2"/>
        <w:numPr>
          <w:ilvl w:val="0"/>
          <w:numId w:val="39"/>
        </w:numPr>
        <w:tabs>
          <w:tab w:val="clear" w:pos="720"/>
          <w:tab w:val="num" w:pos="900"/>
        </w:tabs>
        <w:spacing w:after="0" w:line="240" w:lineRule="auto"/>
        <w:ind w:left="900"/>
        <w:jc w:val="both"/>
      </w:pPr>
      <w:r w:rsidRPr="002064D2">
        <w:t>Евразийское пространство: интеграционный потенциал и его реализация. –А.-1994</w:t>
      </w:r>
    </w:p>
    <w:p w:rsidR="00F71D8E" w:rsidRPr="002064D2" w:rsidRDefault="00F71D8E" w:rsidP="008A2C4E">
      <w:pPr>
        <w:pStyle w:val="BodyText2"/>
        <w:numPr>
          <w:ilvl w:val="0"/>
          <w:numId w:val="39"/>
        </w:numPr>
        <w:tabs>
          <w:tab w:val="clear" w:pos="720"/>
          <w:tab w:val="num" w:pos="900"/>
        </w:tabs>
        <w:spacing w:after="0" w:line="240" w:lineRule="auto"/>
        <w:ind w:left="900"/>
        <w:jc w:val="both"/>
      </w:pPr>
      <w:r w:rsidRPr="002064D2">
        <w:t>Жигалов К., Султанов Б. Первый Президент РК Нурсултан Назарбаев: хроника деятельности. –А.-1992</w:t>
      </w:r>
    </w:p>
    <w:p w:rsidR="00F71D8E" w:rsidRPr="002064D2" w:rsidRDefault="00F71D8E" w:rsidP="008A2C4E">
      <w:pPr>
        <w:pStyle w:val="BodyText2"/>
        <w:numPr>
          <w:ilvl w:val="0"/>
          <w:numId w:val="39"/>
        </w:numPr>
        <w:tabs>
          <w:tab w:val="clear" w:pos="720"/>
          <w:tab w:val="num" w:pos="900"/>
        </w:tabs>
        <w:spacing w:after="0" w:line="240" w:lineRule="auto"/>
        <w:ind w:left="900"/>
        <w:jc w:val="both"/>
      </w:pPr>
      <w:r w:rsidRPr="002064D2">
        <w:t>Карин Е. Казахстанско-китайские отношения. // Саясат,1997, №7</w:t>
      </w:r>
    </w:p>
    <w:p w:rsidR="00F71D8E" w:rsidRPr="002064D2" w:rsidRDefault="00F71D8E" w:rsidP="008A2C4E">
      <w:pPr>
        <w:pStyle w:val="BodyText2"/>
        <w:numPr>
          <w:ilvl w:val="0"/>
          <w:numId w:val="39"/>
        </w:numPr>
        <w:tabs>
          <w:tab w:val="clear" w:pos="720"/>
          <w:tab w:val="num" w:pos="900"/>
        </w:tabs>
        <w:spacing w:after="0" w:line="240" w:lineRule="auto"/>
        <w:ind w:left="900"/>
        <w:jc w:val="both"/>
      </w:pPr>
      <w:r w:rsidRPr="002064D2">
        <w:t>Назарбаев Н.А. Стратегия становления и развития Казахстана как суверенитет государства. –А.-1992</w:t>
      </w:r>
    </w:p>
    <w:p w:rsidR="00F71D8E" w:rsidRPr="002064D2" w:rsidRDefault="00F71D8E" w:rsidP="008A2C4E">
      <w:pPr>
        <w:pStyle w:val="BodyText2"/>
        <w:numPr>
          <w:ilvl w:val="0"/>
          <w:numId w:val="39"/>
        </w:numPr>
        <w:tabs>
          <w:tab w:val="clear" w:pos="720"/>
          <w:tab w:val="num" w:pos="900"/>
        </w:tabs>
        <w:spacing w:after="0" w:line="240" w:lineRule="auto"/>
        <w:ind w:left="900"/>
        <w:jc w:val="both"/>
      </w:pPr>
      <w:r w:rsidRPr="002064D2">
        <w:t>Назарбаев Н.А. Послание Президента Республики Казахстан народу Казахстана // Каз. правда, 1996, 8 октября</w:t>
      </w:r>
    </w:p>
    <w:p w:rsidR="00F71D8E" w:rsidRPr="002064D2" w:rsidRDefault="00F71D8E" w:rsidP="008A2C4E">
      <w:pPr>
        <w:pStyle w:val="BodyText2"/>
        <w:numPr>
          <w:ilvl w:val="0"/>
          <w:numId w:val="39"/>
        </w:numPr>
        <w:tabs>
          <w:tab w:val="clear" w:pos="720"/>
          <w:tab w:val="num" w:pos="900"/>
        </w:tabs>
        <w:spacing w:after="0" w:line="240" w:lineRule="auto"/>
        <w:ind w:left="900"/>
        <w:jc w:val="both"/>
      </w:pPr>
      <w:r w:rsidRPr="002064D2">
        <w:t>Назарбаев Н.А. Послание Президента народу Казахстана // Каз. правда, 1997, 11 октября</w:t>
      </w:r>
    </w:p>
    <w:p w:rsidR="00F71D8E" w:rsidRPr="002064D2" w:rsidRDefault="00F71D8E" w:rsidP="008A2C4E">
      <w:pPr>
        <w:pStyle w:val="BodyText2"/>
        <w:numPr>
          <w:ilvl w:val="0"/>
          <w:numId w:val="39"/>
        </w:numPr>
        <w:tabs>
          <w:tab w:val="clear" w:pos="720"/>
          <w:tab w:val="num" w:pos="900"/>
        </w:tabs>
        <w:spacing w:after="0" w:line="240" w:lineRule="auto"/>
        <w:ind w:left="900"/>
        <w:jc w:val="both"/>
      </w:pPr>
      <w:r w:rsidRPr="002064D2">
        <w:t xml:space="preserve">Назарбаев Н.А. На пороге </w:t>
      </w:r>
      <w:r w:rsidRPr="002064D2">
        <w:rPr>
          <w:lang w:val="en-US"/>
        </w:rPr>
        <w:t>XXI</w:t>
      </w:r>
      <w:r w:rsidRPr="002064D2">
        <w:t xml:space="preserve"> века. –А.-1996</w:t>
      </w:r>
    </w:p>
    <w:p w:rsidR="00F71D8E" w:rsidRPr="002064D2" w:rsidRDefault="00F71D8E" w:rsidP="008A2C4E">
      <w:pPr>
        <w:pStyle w:val="BodyText2"/>
        <w:numPr>
          <w:ilvl w:val="0"/>
          <w:numId w:val="39"/>
        </w:numPr>
        <w:tabs>
          <w:tab w:val="clear" w:pos="720"/>
          <w:tab w:val="num" w:pos="900"/>
        </w:tabs>
        <w:spacing w:after="0" w:line="240" w:lineRule="auto"/>
        <w:ind w:left="900"/>
        <w:jc w:val="both"/>
      </w:pPr>
      <w:r w:rsidRPr="002064D2">
        <w:t>О формировании Евразийского союза государств // Каз. правда, 1994, 7 июня</w:t>
      </w:r>
    </w:p>
    <w:p w:rsidR="00F71D8E" w:rsidRPr="002064D2" w:rsidRDefault="00F71D8E" w:rsidP="008A2C4E">
      <w:pPr>
        <w:pStyle w:val="BodyText2"/>
        <w:numPr>
          <w:ilvl w:val="0"/>
          <w:numId w:val="39"/>
        </w:numPr>
        <w:tabs>
          <w:tab w:val="clear" w:pos="720"/>
          <w:tab w:val="num" w:pos="900"/>
        </w:tabs>
        <w:spacing w:after="0" w:line="240" w:lineRule="auto"/>
        <w:ind w:left="900"/>
        <w:jc w:val="both"/>
      </w:pPr>
      <w:r w:rsidRPr="002064D2">
        <w:t>О возникновении СНГ, его нынешнем состоянии и перспективах развития // Каз. правда, 1994, 9 июля</w:t>
      </w:r>
    </w:p>
    <w:p w:rsidR="00F71D8E" w:rsidRPr="002064D2" w:rsidRDefault="00F71D8E" w:rsidP="008A2C4E">
      <w:pPr>
        <w:pStyle w:val="BodyText2"/>
        <w:numPr>
          <w:ilvl w:val="0"/>
          <w:numId w:val="39"/>
        </w:numPr>
        <w:tabs>
          <w:tab w:val="clear" w:pos="720"/>
          <w:tab w:val="num" w:pos="900"/>
        </w:tabs>
        <w:spacing w:after="0" w:line="240" w:lineRule="auto"/>
        <w:ind w:left="900"/>
        <w:jc w:val="both"/>
      </w:pPr>
      <w:r w:rsidRPr="002064D2">
        <w:t>Обсуждение задачи дипломатической службы // Каз. правда, 1996, 10 сентября</w:t>
      </w:r>
    </w:p>
    <w:p w:rsidR="00F71D8E" w:rsidRPr="002064D2" w:rsidRDefault="00F71D8E" w:rsidP="008A2C4E">
      <w:pPr>
        <w:pStyle w:val="BodyText2"/>
        <w:numPr>
          <w:ilvl w:val="0"/>
          <w:numId w:val="39"/>
        </w:numPr>
        <w:tabs>
          <w:tab w:val="clear" w:pos="720"/>
          <w:tab w:val="num" w:pos="900"/>
        </w:tabs>
        <w:spacing w:after="0" w:line="240" w:lineRule="auto"/>
        <w:ind w:left="900"/>
      </w:pPr>
      <w:r w:rsidRPr="002064D2">
        <w:t>Жолдасбеков М. Дипломатами не рождаются // Каз. правда, 1998, 10 ноября.</w:t>
      </w:r>
    </w:p>
    <w:p w:rsidR="00F71D8E" w:rsidRPr="002064D2" w:rsidRDefault="00F71D8E" w:rsidP="008A2C4E">
      <w:pPr>
        <w:rPr>
          <w:rFonts w:ascii="Times New Roman" w:hAnsi="Times New Roman" w:cs="Times New Roman"/>
          <w:b/>
          <w:bCs/>
        </w:rPr>
      </w:pPr>
      <w:r w:rsidRPr="002064D2">
        <w:rPr>
          <w:rFonts w:ascii="Times New Roman" w:hAnsi="Times New Roman" w:cs="Times New Roman"/>
          <w:b/>
          <w:bCs/>
        </w:rPr>
        <w:t>Контрольные вопросы:</w:t>
      </w:r>
    </w:p>
    <w:p w:rsidR="00F71D8E" w:rsidRPr="002064D2" w:rsidRDefault="00F71D8E" w:rsidP="008A2C4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В чем суть военной оборонительной доктрины РК?</w:t>
      </w:r>
    </w:p>
    <w:p w:rsidR="00F71D8E" w:rsidRPr="002064D2" w:rsidRDefault="00F71D8E" w:rsidP="008A2C4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Когда состоялся съезд  первых мировых религий?</w:t>
      </w:r>
    </w:p>
    <w:p w:rsidR="00F71D8E" w:rsidRPr="002064D2" w:rsidRDefault="00F71D8E" w:rsidP="008A2C4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2064D2">
        <w:rPr>
          <w:rFonts w:ascii="Times New Roman" w:hAnsi="Times New Roman" w:cs="Times New Roman"/>
        </w:rPr>
        <w:t>Какая страна первой признала независимость РК?</w:t>
      </w:r>
    </w:p>
    <w:p w:rsidR="00F71D8E" w:rsidRPr="002064D2" w:rsidRDefault="00F71D8E" w:rsidP="008A2C4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D8E" w:rsidRPr="002064D2" w:rsidRDefault="00F71D8E" w:rsidP="008A2C4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D8E" w:rsidRPr="002064D2" w:rsidRDefault="00F71D8E" w:rsidP="008A2C4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D8E" w:rsidRPr="002064D2" w:rsidRDefault="00F71D8E" w:rsidP="008A2C4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D8E" w:rsidRPr="002064D2" w:rsidRDefault="00F71D8E">
      <w:pPr>
        <w:rPr>
          <w:rFonts w:ascii="Times New Roman" w:hAnsi="Times New Roman" w:cs="Times New Roman"/>
        </w:rPr>
      </w:pPr>
    </w:p>
    <w:sectPr w:rsidR="00F71D8E" w:rsidRPr="002064D2" w:rsidSect="00A52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917"/>
    <w:multiLevelType w:val="hybridMultilevel"/>
    <w:tmpl w:val="CB04ED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A11DA6"/>
    <w:multiLevelType w:val="hybridMultilevel"/>
    <w:tmpl w:val="23CCBA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AF46A9A"/>
    <w:multiLevelType w:val="hybridMultilevel"/>
    <w:tmpl w:val="EC6480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D1A4C92"/>
    <w:multiLevelType w:val="hybridMultilevel"/>
    <w:tmpl w:val="625E2F0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086E54"/>
    <w:multiLevelType w:val="hybridMultilevel"/>
    <w:tmpl w:val="C966C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CD7D64"/>
    <w:multiLevelType w:val="hybridMultilevel"/>
    <w:tmpl w:val="54023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160430"/>
    <w:multiLevelType w:val="hybridMultilevel"/>
    <w:tmpl w:val="9CCE0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2C2C6D"/>
    <w:multiLevelType w:val="hybridMultilevel"/>
    <w:tmpl w:val="2EE21D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031504E"/>
    <w:multiLevelType w:val="hybridMultilevel"/>
    <w:tmpl w:val="13A27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3E1AFB"/>
    <w:multiLevelType w:val="hybridMultilevel"/>
    <w:tmpl w:val="6826EC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nsid w:val="141A5E03"/>
    <w:multiLevelType w:val="hybridMultilevel"/>
    <w:tmpl w:val="C1DC8FC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4484D16"/>
    <w:multiLevelType w:val="hybridMultilevel"/>
    <w:tmpl w:val="24067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3377AA"/>
    <w:multiLevelType w:val="hybridMultilevel"/>
    <w:tmpl w:val="26306B7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15550CC1"/>
    <w:multiLevelType w:val="hybridMultilevel"/>
    <w:tmpl w:val="F026A7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16E34069"/>
    <w:multiLevelType w:val="hybridMultilevel"/>
    <w:tmpl w:val="5EC647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8F943BD"/>
    <w:multiLevelType w:val="hybridMultilevel"/>
    <w:tmpl w:val="DBB2F4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193C5221"/>
    <w:multiLevelType w:val="hybridMultilevel"/>
    <w:tmpl w:val="2B72F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F7630E2"/>
    <w:multiLevelType w:val="hybridMultilevel"/>
    <w:tmpl w:val="2F08A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51C6DEE"/>
    <w:multiLevelType w:val="hybridMultilevel"/>
    <w:tmpl w:val="016AA5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285E5E3B"/>
    <w:multiLevelType w:val="hybridMultilevel"/>
    <w:tmpl w:val="85A212D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2DE608D9"/>
    <w:multiLevelType w:val="hybridMultilevel"/>
    <w:tmpl w:val="1A8818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2DF420CC"/>
    <w:multiLevelType w:val="hybridMultilevel"/>
    <w:tmpl w:val="B47A416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3463AB3"/>
    <w:multiLevelType w:val="hybridMultilevel"/>
    <w:tmpl w:val="2E5AB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22455A"/>
    <w:multiLevelType w:val="hybridMultilevel"/>
    <w:tmpl w:val="8D92C3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48171A6"/>
    <w:multiLevelType w:val="hybridMultilevel"/>
    <w:tmpl w:val="63029F0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38AF529C"/>
    <w:multiLevelType w:val="hybridMultilevel"/>
    <w:tmpl w:val="D996CA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A6B4BF8"/>
    <w:multiLevelType w:val="hybridMultilevel"/>
    <w:tmpl w:val="6DE2FE8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3B1D0A2E"/>
    <w:multiLevelType w:val="hybridMultilevel"/>
    <w:tmpl w:val="793EDC7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CD57C04"/>
    <w:multiLevelType w:val="hybridMultilevel"/>
    <w:tmpl w:val="EE9EC8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3D6B7960"/>
    <w:multiLevelType w:val="hybridMultilevel"/>
    <w:tmpl w:val="3DC2A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4CB6AA3"/>
    <w:multiLevelType w:val="hybridMultilevel"/>
    <w:tmpl w:val="62F27A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9BA1900"/>
    <w:multiLevelType w:val="hybridMultilevel"/>
    <w:tmpl w:val="BA3872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E14AB5"/>
    <w:multiLevelType w:val="hybridMultilevel"/>
    <w:tmpl w:val="9F5C2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0D4C16"/>
    <w:multiLevelType w:val="hybridMultilevel"/>
    <w:tmpl w:val="72B27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730A81"/>
    <w:multiLevelType w:val="hybridMultilevel"/>
    <w:tmpl w:val="6C22CC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807DDC"/>
    <w:multiLevelType w:val="hybridMultilevel"/>
    <w:tmpl w:val="57D88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3340FCA"/>
    <w:multiLevelType w:val="hybridMultilevel"/>
    <w:tmpl w:val="E1C282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3573BCE"/>
    <w:multiLevelType w:val="hybridMultilevel"/>
    <w:tmpl w:val="32C86B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B36AA8"/>
    <w:multiLevelType w:val="hybridMultilevel"/>
    <w:tmpl w:val="F2F4FA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8414477"/>
    <w:multiLevelType w:val="hybridMultilevel"/>
    <w:tmpl w:val="B5FAB34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68EE4532"/>
    <w:multiLevelType w:val="hybridMultilevel"/>
    <w:tmpl w:val="BD10AA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3C52441"/>
    <w:multiLevelType w:val="hybridMultilevel"/>
    <w:tmpl w:val="2690D1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5E77017"/>
    <w:multiLevelType w:val="hybridMultilevel"/>
    <w:tmpl w:val="FFD061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8ED7572"/>
    <w:multiLevelType w:val="hybridMultilevel"/>
    <w:tmpl w:val="AA46D2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E74089E"/>
    <w:multiLevelType w:val="hybridMultilevel"/>
    <w:tmpl w:val="96163D9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29"/>
  </w:num>
  <w:num w:numId="3">
    <w:abstractNumId w:val="12"/>
  </w:num>
  <w:num w:numId="4">
    <w:abstractNumId w:val="5"/>
  </w:num>
  <w:num w:numId="5">
    <w:abstractNumId w:val="6"/>
  </w:num>
  <w:num w:numId="6">
    <w:abstractNumId w:val="32"/>
  </w:num>
  <w:num w:numId="7">
    <w:abstractNumId w:val="4"/>
  </w:num>
  <w:num w:numId="8">
    <w:abstractNumId w:val="35"/>
  </w:num>
  <w:num w:numId="9">
    <w:abstractNumId w:val="22"/>
  </w:num>
  <w:num w:numId="10">
    <w:abstractNumId w:val="30"/>
  </w:num>
  <w:num w:numId="11">
    <w:abstractNumId w:val="8"/>
  </w:num>
  <w:num w:numId="12">
    <w:abstractNumId w:val="41"/>
  </w:num>
  <w:num w:numId="13">
    <w:abstractNumId w:val="37"/>
  </w:num>
  <w:num w:numId="14">
    <w:abstractNumId w:val="17"/>
  </w:num>
  <w:num w:numId="15">
    <w:abstractNumId w:val="11"/>
  </w:num>
  <w:num w:numId="16">
    <w:abstractNumId w:val="34"/>
  </w:num>
  <w:num w:numId="17">
    <w:abstractNumId w:val="21"/>
  </w:num>
  <w:num w:numId="18">
    <w:abstractNumId w:val="28"/>
  </w:num>
  <w:num w:numId="19">
    <w:abstractNumId w:val="7"/>
  </w:num>
  <w:num w:numId="20">
    <w:abstractNumId w:val="31"/>
  </w:num>
  <w:num w:numId="21">
    <w:abstractNumId w:val="13"/>
  </w:num>
  <w:num w:numId="22">
    <w:abstractNumId w:val="36"/>
  </w:num>
  <w:num w:numId="23">
    <w:abstractNumId w:val="23"/>
  </w:num>
  <w:num w:numId="24">
    <w:abstractNumId w:val="25"/>
  </w:num>
  <w:num w:numId="25">
    <w:abstractNumId w:val="38"/>
  </w:num>
  <w:num w:numId="26">
    <w:abstractNumId w:val="26"/>
  </w:num>
  <w:num w:numId="27">
    <w:abstractNumId w:val="14"/>
  </w:num>
  <w:num w:numId="28">
    <w:abstractNumId w:val="40"/>
  </w:num>
  <w:num w:numId="29">
    <w:abstractNumId w:val="20"/>
  </w:num>
  <w:num w:numId="30">
    <w:abstractNumId w:val="15"/>
  </w:num>
  <w:num w:numId="31">
    <w:abstractNumId w:val="44"/>
  </w:num>
  <w:num w:numId="32">
    <w:abstractNumId w:val="43"/>
  </w:num>
  <w:num w:numId="33">
    <w:abstractNumId w:val="10"/>
  </w:num>
  <w:num w:numId="34">
    <w:abstractNumId w:val="24"/>
  </w:num>
  <w:num w:numId="35">
    <w:abstractNumId w:val="0"/>
  </w:num>
  <w:num w:numId="36">
    <w:abstractNumId w:val="2"/>
  </w:num>
  <w:num w:numId="37">
    <w:abstractNumId w:val="1"/>
  </w:num>
  <w:num w:numId="38">
    <w:abstractNumId w:val="18"/>
  </w:num>
  <w:num w:numId="39">
    <w:abstractNumId w:val="33"/>
  </w:num>
  <w:num w:numId="40">
    <w:abstractNumId w:val="42"/>
  </w:num>
  <w:num w:numId="41">
    <w:abstractNumId w:val="3"/>
  </w:num>
  <w:num w:numId="42">
    <w:abstractNumId w:val="39"/>
  </w:num>
  <w:num w:numId="43">
    <w:abstractNumId w:val="9"/>
  </w:num>
  <w:num w:numId="44">
    <w:abstractNumId w:val="19"/>
  </w:num>
  <w:num w:numId="4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2C4E"/>
    <w:rsid w:val="002064D2"/>
    <w:rsid w:val="008A2C4E"/>
    <w:rsid w:val="00A52DA4"/>
    <w:rsid w:val="00C27878"/>
    <w:rsid w:val="00D51B41"/>
    <w:rsid w:val="00D95148"/>
    <w:rsid w:val="00DE2A63"/>
    <w:rsid w:val="00EE76DC"/>
    <w:rsid w:val="00F7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DA4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A2C4E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A2C4E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A2C4E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A2C4E"/>
    <w:pPr>
      <w:spacing w:before="240" w:after="60" w:line="240" w:lineRule="auto"/>
      <w:outlineLvl w:val="7"/>
    </w:pPr>
    <w:rPr>
      <w:rFonts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A2C4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A2C4E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A2C4E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A2C4E"/>
    <w:rPr>
      <w:rFonts w:ascii="Times New Roman" w:hAnsi="Times New Roman" w:cs="Times New Roman"/>
      <w:i/>
      <w:iCs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A2C4E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A2C4E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A2C4E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A2C4E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A2C4E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A2C4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11</Pages>
  <Words>3580</Words>
  <Characters>20409</Characters>
  <Application>Microsoft Office Outlook</Application>
  <DocSecurity>0</DocSecurity>
  <Lines>0</Lines>
  <Paragraphs>0</Paragraphs>
  <ScaleCrop>false</ScaleCrop>
  <Company>КГУ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dcterms:created xsi:type="dcterms:W3CDTF">2010-09-24T09:47:00Z</dcterms:created>
  <dcterms:modified xsi:type="dcterms:W3CDTF">2013-10-03T08:58:00Z</dcterms:modified>
</cp:coreProperties>
</file>